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tcPr>
          <w:p w14:paraId="5C30BAFB" w14:textId="12603677"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w:t>
            </w:r>
            <w:r w:rsidR="00CC26A3">
              <w:rPr>
                <w:sz w:val="64"/>
              </w:rPr>
              <w:t>xx</w:t>
            </w:r>
            <w:r w:rsidRPr="0013249B">
              <w:rPr>
                <w:sz w:val="64"/>
              </w:rPr>
              <w:t xml:space="preserve"> </w:t>
            </w:r>
            <w:r w:rsidRPr="0013249B">
              <w:t>V</w:t>
            </w:r>
            <w:r w:rsidR="00CC26A3">
              <w:t>20</w:t>
            </w:r>
            <w:r w:rsidR="00C60F97">
              <w:t>.0.0</w:t>
            </w:r>
            <w:r w:rsidRPr="0013249B">
              <w:t xml:space="preserve"> </w:t>
            </w:r>
            <w:r w:rsidRPr="0013249B">
              <w:rPr>
                <w:sz w:val="32"/>
              </w:rPr>
              <w:t>(</w:t>
            </w:r>
            <w:r w:rsidR="00C60F97">
              <w:rPr>
                <w:sz w:val="32"/>
              </w:rPr>
              <w:t>202</w:t>
            </w:r>
            <w:r w:rsidR="00CC26A3">
              <w:rPr>
                <w:sz w:val="32"/>
              </w:rPr>
              <w:t>6</w:t>
            </w:r>
            <w:r w:rsidR="00C60F97">
              <w:rPr>
                <w:sz w:val="32"/>
              </w:rPr>
              <w:t>-</w:t>
            </w:r>
            <w:r w:rsidR="00CC26A3">
              <w:rPr>
                <w:sz w:val="32"/>
              </w:rPr>
              <w:t>02</w:t>
            </w:r>
            <w:r w:rsidRPr="0013249B">
              <w:rPr>
                <w:sz w:val="32"/>
              </w:rPr>
              <w:t>)</w:t>
            </w:r>
          </w:p>
        </w:tc>
      </w:tr>
      <w:tr w:rsidR="00541326" w:rsidRPr="00663238" w14:paraId="0DDED8B7" w14:textId="77777777" w:rsidTr="00157678">
        <w:trPr>
          <w:cantSplit/>
          <w:trHeight w:hRule="exact" w:val="1134"/>
        </w:trPr>
        <w:tc>
          <w:tcPr>
            <w:tcW w:w="10423" w:type="dxa"/>
            <w:gridSpan w:val="2"/>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4F76E5D1" w:rsidR="00541326" w:rsidRDefault="00CC26A3" w:rsidP="00157678">
            <w:pPr>
              <w:pStyle w:val="ZT"/>
              <w:framePr w:wrap="auto" w:hAnchor="text" w:yAlign="inline"/>
              <w:rPr>
                <w:lang w:val="en-CA"/>
              </w:rPr>
            </w:pPr>
            <w:r w:rsidRPr="00CC26A3">
              <w:rPr>
                <w:lang w:val="en-CA"/>
              </w:rPr>
              <w:t>Study on advanced image formats</w:t>
            </w:r>
          </w:p>
          <w:p w14:paraId="29CED4F5" w14:textId="70D4059D" w:rsidR="00541326" w:rsidRPr="00663238" w:rsidRDefault="00541326" w:rsidP="00157678">
            <w:pPr>
              <w:pStyle w:val="ZT"/>
              <w:framePr w:wrap="auto" w:hAnchor="text" w:yAlign="inline"/>
              <w:rPr>
                <w:i/>
                <w:sz w:val="28"/>
              </w:rPr>
            </w:pPr>
            <w:r w:rsidRPr="0013249B">
              <w:t>(</w:t>
            </w:r>
            <w:r w:rsidRPr="0013249B">
              <w:rPr>
                <w:rStyle w:val="ZGSM"/>
              </w:rPr>
              <w:t>Release</w:t>
            </w:r>
            <w:r w:rsidR="00C60F97">
              <w:rPr>
                <w:rStyle w:val="ZGSM"/>
              </w:rPr>
              <w:t xml:space="preserve"> </w:t>
            </w:r>
            <w:r w:rsidR="00CC26A3">
              <w:rPr>
                <w:rStyle w:val="ZGSM"/>
              </w:rPr>
              <w:t>20</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663238" w:rsidRDefault="001860F3" w:rsidP="00157678">
            <w:pPr>
              <w:pStyle w:val="TAL"/>
            </w:pPr>
            <w:r>
              <w:rPr>
                <w:noProof/>
              </w:rPr>
              <w:object w:dxaOrig="2026" w:dyaOrig="1251" w14:anchorId="5F76D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3pt;height:65.2pt;mso-width-percent:0;mso-height-percent:0;mso-width-percent:0;mso-height-percent:0" o:ole="">
                  <v:imagedata r:id="rId13" o:title=""/>
                </v:shape>
                <o:OLEObject Type="Embed" ProgID="Word.Picture.8" ShapeID="_x0000_i1026" DrawAspect="Content" ObjectID="_1831666076" r:id="rId14"/>
              </w:object>
            </w:r>
          </w:p>
        </w:tc>
        <w:bookmarkStart w:id="3" w:name="_MON_1710316168"/>
        <w:bookmarkEnd w:id="3"/>
        <w:tc>
          <w:tcPr>
            <w:tcW w:w="5212" w:type="dxa"/>
            <w:tcBorders>
              <w:top w:val="dashed" w:sz="4" w:space="0" w:color="auto"/>
              <w:bottom w:val="dashed" w:sz="4" w:space="0" w:color="auto"/>
            </w:tcBorders>
          </w:tcPr>
          <w:p w14:paraId="23B8D40A" w14:textId="77777777" w:rsidR="00541326" w:rsidRPr="00663238" w:rsidRDefault="001860F3" w:rsidP="00157678">
            <w:pPr>
              <w:pStyle w:val="TAR"/>
            </w:pPr>
            <w:r>
              <w:rPr>
                <w:noProof/>
              </w:rPr>
              <w:object w:dxaOrig="2126" w:dyaOrig="1243" w14:anchorId="38D9BAD7">
                <v:shape id="_x0000_i1025" type="#_x0000_t75" alt="" style="width:128.1pt;height:75.8pt;mso-width-percent:0;mso-height-percent:0;mso-width-percent:0;mso-height-percent:0" o:ole="">
                  <v:imagedata r:id="rId15" o:title=""/>
                </v:shape>
                <o:OLEObject Type="Embed" ProgID="Word.Picture.8" ShapeID="_x0000_i1025" DrawAspect="Content" ObjectID="_1831666077"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D7BA95C" w:rsidR="00541326" w:rsidRPr="00663238" w:rsidRDefault="00541326" w:rsidP="00157678">
            <w:pPr>
              <w:pStyle w:val="FP"/>
              <w:jc w:val="center"/>
              <w:rPr>
                <w:noProof/>
                <w:sz w:val="18"/>
              </w:rPr>
            </w:pPr>
            <w:r w:rsidRPr="00663238">
              <w:rPr>
                <w:noProof/>
                <w:sz w:val="18"/>
              </w:rPr>
              <w:t>©</w:t>
            </w:r>
            <w:r w:rsidR="00C60F97">
              <w:rPr>
                <w:noProof/>
                <w:sz w:val="18"/>
              </w:rPr>
              <w:t xml:space="preserve"> 2025</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04B72611" w14:textId="306C93CA" w:rsidR="00686D0C" w:rsidRDefault="007E6CA3">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w:instrText>
      </w:r>
      <w:r w:rsidR="009B6AC4">
        <w:instrText>3</w:instrText>
      </w:r>
      <w:r>
        <w:instrText xml:space="preserve">" </w:instrText>
      </w:r>
      <w:r>
        <w:fldChar w:fldCharType="separate"/>
      </w:r>
      <w:r w:rsidR="00686D0C">
        <w:rPr>
          <w:noProof/>
        </w:rPr>
        <w:t>Foreword</w:t>
      </w:r>
      <w:r w:rsidR="00686D0C">
        <w:rPr>
          <w:noProof/>
        </w:rPr>
        <w:tab/>
      </w:r>
      <w:r w:rsidR="00686D0C">
        <w:rPr>
          <w:noProof/>
        </w:rPr>
        <w:fldChar w:fldCharType="begin"/>
      </w:r>
      <w:r w:rsidR="00686D0C">
        <w:rPr>
          <w:noProof/>
        </w:rPr>
        <w:instrText xml:space="preserve"> PAGEREF _Toc221053142 \h </w:instrText>
      </w:r>
      <w:r w:rsidR="00686D0C">
        <w:rPr>
          <w:noProof/>
        </w:rPr>
      </w:r>
      <w:r w:rsidR="00686D0C">
        <w:rPr>
          <w:noProof/>
        </w:rPr>
        <w:fldChar w:fldCharType="separate"/>
      </w:r>
      <w:r w:rsidR="00686D0C">
        <w:rPr>
          <w:noProof/>
        </w:rPr>
        <w:t>4</w:t>
      </w:r>
      <w:r w:rsidR="00686D0C">
        <w:rPr>
          <w:noProof/>
        </w:rPr>
        <w:fldChar w:fldCharType="end"/>
      </w:r>
    </w:p>
    <w:p w14:paraId="013C1154" w14:textId="366300F5"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_Toc221053143 \h </w:instrText>
      </w:r>
      <w:r>
        <w:rPr>
          <w:noProof/>
        </w:rPr>
      </w:r>
      <w:r>
        <w:rPr>
          <w:noProof/>
        </w:rPr>
        <w:fldChar w:fldCharType="separate"/>
      </w:r>
      <w:r>
        <w:rPr>
          <w:noProof/>
        </w:rPr>
        <w:t>6</w:t>
      </w:r>
      <w:r>
        <w:rPr>
          <w:noProof/>
        </w:rPr>
        <w:fldChar w:fldCharType="end"/>
      </w:r>
    </w:p>
    <w:p w14:paraId="78716B00" w14:textId="1E612D26"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_Toc221053144 \h </w:instrText>
      </w:r>
      <w:r>
        <w:rPr>
          <w:noProof/>
        </w:rPr>
      </w:r>
      <w:r>
        <w:rPr>
          <w:noProof/>
        </w:rPr>
        <w:fldChar w:fldCharType="separate"/>
      </w:r>
      <w:r>
        <w:rPr>
          <w:noProof/>
        </w:rPr>
        <w:t>6</w:t>
      </w:r>
      <w:r>
        <w:rPr>
          <w:noProof/>
        </w:rPr>
        <w:fldChar w:fldCharType="end"/>
      </w:r>
    </w:p>
    <w:p w14:paraId="3222D4A4" w14:textId="596BC941"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of terms and abbreviations</w:t>
      </w:r>
      <w:r>
        <w:rPr>
          <w:noProof/>
        </w:rPr>
        <w:tab/>
      </w:r>
      <w:r>
        <w:rPr>
          <w:noProof/>
        </w:rPr>
        <w:fldChar w:fldCharType="begin"/>
      </w:r>
      <w:r>
        <w:rPr>
          <w:noProof/>
        </w:rPr>
        <w:instrText xml:space="preserve"> PAGEREF _Toc221053145 \h </w:instrText>
      </w:r>
      <w:r>
        <w:rPr>
          <w:noProof/>
        </w:rPr>
      </w:r>
      <w:r>
        <w:rPr>
          <w:noProof/>
        </w:rPr>
        <w:fldChar w:fldCharType="separate"/>
      </w:r>
      <w:r>
        <w:rPr>
          <w:noProof/>
        </w:rPr>
        <w:t>6</w:t>
      </w:r>
      <w:r>
        <w:rPr>
          <w:noProof/>
        </w:rPr>
        <w:fldChar w:fldCharType="end"/>
      </w:r>
    </w:p>
    <w:p w14:paraId="7D445D55" w14:textId="1015B989"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Terms</w:t>
      </w:r>
      <w:r>
        <w:rPr>
          <w:noProof/>
        </w:rPr>
        <w:tab/>
      </w:r>
      <w:r>
        <w:rPr>
          <w:noProof/>
        </w:rPr>
        <w:fldChar w:fldCharType="begin"/>
      </w:r>
      <w:r>
        <w:rPr>
          <w:noProof/>
        </w:rPr>
        <w:instrText xml:space="preserve"> PAGEREF _Toc221053146 \h </w:instrText>
      </w:r>
      <w:r>
        <w:rPr>
          <w:noProof/>
        </w:rPr>
      </w:r>
      <w:r>
        <w:rPr>
          <w:noProof/>
        </w:rPr>
        <w:fldChar w:fldCharType="separate"/>
      </w:r>
      <w:r>
        <w:rPr>
          <w:noProof/>
        </w:rPr>
        <w:t>6</w:t>
      </w:r>
      <w:r>
        <w:rPr>
          <w:noProof/>
        </w:rPr>
        <w:fldChar w:fldCharType="end"/>
      </w:r>
    </w:p>
    <w:p w14:paraId="42BD8A34" w14:textId="17A7A5E3"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sidRPr="00CC4C57">
        <w:rPr>
          <w:rFonts w:eastAsia="SimSun"/>
          <w:noProof/>
        </w:rPr>
        <w:t>3.2</w:t>
      </w:r>
      <w:r>
        <w:rPr>
          <w:rFonts w:asciiTheme="minorHAnsi" w:eastAsiaTheme="minorEastAsia" w:hAnsiTheme="minorHAnsi" w:cstheme="minorBidi"/>
          <w:noProof/>
          <w:kern w:val="2"/>
          <w:sz w:val="24"/>
          <w:szCs w:val="24"/>
          <w:lang w:val="en-US" w:eastAsia="en-US"/>
          <w14:ligatures w14:val="standardContextual"/>
        </w:rPr>
        <w:tab/>
      </w:r>
      <w:r w:rsidRPr="00CC4C57">
        <w:rPr>
          <w:rFonts w:eastAsia="SimSun"/>
          <w:noProof/>
        </w:rPr>
        <w:t>Symbols</w:t>
      </w:r>
      <w:r>
        <w:rPr>
          <w:noProof/>
        </w:rPr>
        <w:tab/>
      </w:r>
      <w:r>
        <w:rPr>
          <w:noProof/>
        </w:rPr>
        <w:fldChar w:fldCharType="begin"/>
      </w:r>
      <w:r>
        <w:rPr>
          <w:noProof/>
        </w:rPr>
        <w:instrText xml:space="preserve"> PAGEREF _Toc221053147 \h </w:instrText>
      </w:r>
      <w:r>
        <w:rPr>
          <w:noProof/>
        </w:rPr>
      </w:r>
      <w:r>
        <w:rPr>
          <w:noProof/>
        </w:rPr>
        <w:fldChar w:fldCharType="separate"/>
      </w:r>
      <w:r>
        <w:rPr>
          <w:noProof/>
        </w:rPr>
        <w:t>6</w:t>
      </w:r>
      <w:r>
        <w:rPr>
          <w:noProof/>
        </w:rPr>
        <w:fldChar w:fldCharType="end"/>
      </w:r>
    </w:p>
    <w:p w14:paraId="7C6BBE2F" w14:textId="5F6B58B3"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_Toc221053148 \h </w:instrText>
      </w:r>
      <w:r>
        <w:rPr>
          <w:noProof/>
        </w:rPr>
      </w:r>
      <w:r>
        <w:rPr>
          <w:noProof/>
        </w:rPr>
        <w:fldChar w:fldCharType="separate"/>
      </w:r>
      <w:r>
        <w:rPr>
          <w:noProof/>
        </w:rPr>
        <w:t>6</w:t>
      </w:r>
      <w:r>
        <w:rPr>
          <w:noProof/>
        </w:rPr>
        <w:fldChar w:fldCharType="end"/>
      </w:r>
    </w:p>
    <w:p w14:paraId="4C6C1459" w14:textId="3308C029"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Background</w:t>
      </w:r>
      <w:r>
        <w:rPr>
          <w:noProof/>
        </w:rPr>
        <w:tab/>
      </w:r>
      <w:r>
        <w:rPr>
          <w:noProof/>
        </w:rPr>
        <w:fldChar w:fldCharType="begin"/>
      </w:r>
      <w:r>
        <w:rPr>
          <w:noProof/>
        </w:rPr>
        <w:instrText xml:space="preserve"> PAGEREF _Toc221053149 \h </w:instrText>
      </w:r>
      <w:r>
        <w:rPr>
          <w:noProof/>
        </w:rPr>
      </w:r>
      <w:r>
        <w:rPr>
          <w:noProof/>
        </w:rPr>
        <w:fldChar w:fldCharType="separate"/>
      </w:r>
      <w:r>
        <w:rPr>
          <w:noProof/>
        </w:rPr>
        <w:t>6</w:t>
      </w:r>
      <w:r>
        <w:rPr>
          <w:noProof/>
        </w:rPr>
        <w:fldChar w:fldCharType="end"/>
      </w:r>
    </w:p>
    <w:p w14:paraId="69557D29" w14:textId="0A34060B"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Scenarios</w:t>
      </w:r>
      <w:r>
        <w:rPr>
          <w:noProof/>
        </w:rPr>
        <w:tab/>
      </w:r>
      <w:r>
        <w:rPr>
          <w:noProof/>
        </w:rPr>
        <w:fldChar w:fldCharType="begin"/>
      </w:r>
      <w:r>
        <w:rPr>
          <w:noProof/>
        </w:rPr>
        <w:instrText xml:space="preserve"> PAGEREF _Toc221053150 \h </w:instrText>
      </w:r>
      <w:r>
        <w:rPr>
          <w:noProof/>
        </w:rPr>
      </w:r>
      <w:r>
        <w:rPr>
          <w:noProof/>
        </w:rPr>
        <w:fldChar w:fldCharType="separate"/>
      </w:r>
      <w:r>
        <w:rPr>
          <w:noProof/>
        </w:rPr>
        <w:t>7</w:t>
      </w:r>
      <w:r>
        <w:rPr>
          <w:noProof/>
        </w:rPr>
        <w:fldChar w:fldCharType="end"/>
      </w:r>
    </w:p>
    <w:p w14:paraId="0FAF7E24" w14:textId="7422D206"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Scenario #x.y:</w:t>
      </w:r>
      <w:r>
        <w:rPr>
          <w:noProof/>
        </w:rPr>
        <w:tab/>
      </w:r>
      <w:r>
        <w:rPr>
          <w:noProof/>
        </w:rPr>
        <w:fldChar w:fldCharType="begin"/>
      </w:r>
      <w:r>
        <w:rPr>
          <w:noProof/>
        </w:rPr>
        <w:instrText xml:space="preserve"> PAGEREF _Toc221053151 \h </w:instrText>
      </w:r>
      <w:r>
        <w:rPr>
          <w:noProof/>
        </w:rPr>
      </w:r>
      <w:r>
        <w:rPr>
          <w:noProof/>
        </w:rPr>
        <w:fldChar w:fldCharType="separate"/>
      </w:r>
      <w:r>
        <w:rPr>
          <w:noProof/>
        </w:rPr>
        <w:t>7</w:t>
      </w:r>
      <w:r>
        <w:rPr>
          <w:noProof/>
        </w:rPr>
        <w:fldChar w:fldCharType="end"/>
      </w:r>
    </w:p>
    <w:p w14:paraId="5A86E24D" w14:textId="12426AA0"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5.1.1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_Toc221053152 \h </w:instrText>
      </w:r>
      <w:r>
        <w:rPr>
          <w:noProof/>
        </w:rPr>
      </w:r>
      <w:r>
        <w:rPr>
          <w:noProof/>
        </w:rPr>
        <w:fldChar w:fldCharType="separate"/>
      </w:r>
      <w:r>
        <w:rPr>
          <w:noProof/>
        </w:rPr>
        <w:t>7</w:t>
      </w:r>
      <w:r>
        <w:rPr>
          <w:noProof/>
        </w:rPr>
        <w:fldChar w:fldCharType="end"/>
      </w:r>
    </w:p>
    <w:p w14:paraId="03A478CC" w14:textId="60EA51D1"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5.1.2</w:t>
      </w:r>
      <w:r>
        <w:rPr>
          <w:rFonts w:asciiTheme="minorHAnsi" w:eastAsiaTheme="minorEastAsia" w:hAnsiTheme="minorHAnsi" w:cstheme="minorBidi"/>
          <w:noProof/>
          <w:kern w:val="2"/>
          <w:sz w:val="24"/>
          <w:szCs w:val="24"/>
          <w:lang w:val="en-US" w:eastAsia="en-US"/>
          <w14:ligatures w14:val="standardContextual"/>
        </w:rPr>
        <w:tab/>
      </w:r>
      <w:r>
        <w:rPr>
          <w:noProof/>
        </w:rPr>
        <w:t>Review of previous work</w:t>
      </w:r>
      <w:r>
        <w:rPr>
          <w:noProof/>
        </w:rPr>
        <w:tab/>
      </w:r>
      <w:r>
        <w:rPr>
          <w:noProof/>
        </w:rPr>
        <w:fldChar w:fldCharType="begin"/>
      </w:r>
      <w:r>
        <w:rPr>
          <w:noProof/>
        </w:rPr>
        <w:instrText xml:space="preserve"> PAGEREF _Toc221053153 \h </w:instrText>
      </w:r>
      <w:r>
        <w:rPr>
          <w:noProof/>
        </w:rPr>
      </w:r>
      <w:r>
        <w:rPr>
          <w:noProof/>
        </w:rPr>
        <w:fldChar w:fldCharType="separate"/>
      </w:r>
      <w:r>
        <w:rPr>
          <w:noProof/>
        </w:rPr>
        <w:t>7</w:t>
      </w:r>
      <w:r>
        <w:rPr>
          <w:noProof/>
        </w:rPr>
        <w:fldChar w:fldCharType="end"/>
      </w:r>
    </w:p>
    <w:p w14:paraId="57BACEE6" w14:textId="11BF7671"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5.1.3</w:t>
      </w:r>
      <w:r>
        <w:rPr>
          <w:rFonts w:asciiTheme="minorHAnsi" w:eastAsiaTheme="minorEastAsia" w:hAnsiTheme="minorHAnsi" w:cstheme="minorBidi"/>
          <w:noProof/>
          <w:kern w:val="2"/>
          <w:sz w:val="24"/>
          <w:szCs w:val="24"/>
          <w:lang w:val="en-US" w:eastAsia="en-US"/>
          <w14:ligatures w14:val="standardContextual"/>
        </w:rPr>
        <w:tab/>
      </w:r>
      <w:r>
        <w:rPr>
          <w:noProof/>
        </w:rPr>
        <w:t>Evaluation criteria and metrics</w:t>
      </w:r>
      <w:r>
        <w:rPr>
          <w:noProof/>
        </w:rPr>
        <w:tab/>
      </w:r>
      <w:r>
        <w:rPr>
          <w:noProof/>
        </w:rPr>
        <w:fldChar w:fldCharType="begin"/>
      </w:r>
      <w:r>
        <w:rPr>
          <w:noProof/>
        </w:rPr>
        <w:instrText xml:space="preserve"> PAGEREF _Toc221053154 \h </w:instrText>
      </w:r>
      <w:r>
        <w:rPr>
          <w:noProof/>
        </w:rPr>
      </w:r>
      <w:r>
        <w:rPr>
          <w:noProof/>
        </w:rPr>
        <w:fldChar w:fldCharType="separate"/>
      </w:r>
      <w:r>
        <w:rPr>
          <w:noProof/>
        </w:rPr>
        <w:t>7</w:t>
      </w:r>
      <w:r>
        <w:rPr>
          <w:noProof/>
        </w:rPr>
        <w:fldChar w:fldCharType="end"/>
      </w:r>
    </w:p>
    <w:p w14:paraId="34A02E83" w14:textId="2EEC8682"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5.1.4</w:t>
      </w:r>
      <w:r>
        <w:rPr>
          <w:rFonts w:asciiTheme="minorHAnsi" w:eastAsiaTheme="minorEastAsia" w:hAnsiTheme="minorHAnsi" w:cstheme="minorBidi"/>
          <w:noProof/>
          <w:kern w:val="2"/>
          <w:sz w:val="24"/>
          <w:szCs w:val="24"/>
          <w:lang w:val="en-US" w:eastAsia="en-US"/>
          <w14:ligatures w14:val="standardContextual"/>
        </w:rPr>
        <w:tab/>
      </w:r>
      <w:r>
        <w:rPr>
          <w:noProof/>
        </w:rPr>
        <w:t>Evaluation methodology</w:t>
      </w:r>
      <w:r>
        <w:rPr>
          <w:noProof/>
        </w:rPr>
        <w:tab/>
      </w:r>
      <w:r>
        <w:rPr>
          <w:noProof/>
        </w:rPr>
        <w:fldChar w:fldCharType="begin"/>
      </w:r>
      <w:r>
        <w:rPr>
          <w:noProof/>
        </w:rPr>
        <w:instrText xml:space="preserve"> PAGEREF _Toc221053155 \h </w:instrText>
      </w:r>
      <w:r>
        <w:rPr>
          <w:noProof/>
        </w:rPr>
      </w:r>
      <w:r>
        <w:rPr>
          <w:noProof/>
        </w:rPr>
        <w:fldChar w:fldCharType="separate"/>
      </w:r>
      <w:r>
        <w:rPr>
          <w:noProof/>
        </w:rPr>
        <w:t>7</w:t>
      </w:r>
      <w:r>
        <w:rPr>
          <w:noProof/>
        </w:rPr>
        <w:fldChar w:fldCharType="end"/>
      </w:r>
    </w:p>
    <w:p w14:paraId="00253315" w14:textId="32183FF9"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Solutions</w:t>
      </w:r>
      <w:r>
        <w:rPr>
          <w:noProof/>
        </w:rPr>
        <w:tab/>
      </w:r>
      <w:r>
        <w:rPr>
          <w:noProof/>
        </w:rPr>
        <w:fldChar w:fldCharType="begin"/>
      </w:r>
      <w:r>
        <w:rPr>
          <w:noProof/>
        </w:rPr>
        <w:instrText xml:space="preserve"> PAGEREF _Toc221053156 \h </w:instrText>
      </w:r>
      <w:r>
        <w:rPr>
          <w:noProof/>
        </w:rPr>
      </w:r>
      <w:r>
        <w:rPr>
          <w:noProof/>
        </w:rPr>
        <w:fldChar w:fldCharType="separate"/>
      </w:r>
      <w:r>
        <w:rPr>
          <w:noProof/>
        </w:rPr>
        <w:t>7</w:t>
      </w:r>
      <w:r>
        <w:rPr>
          <w:noProof/>
        </w:rPr>
        <w:fldChar w:fldCharType="end"/>
      </w:r>
    </w:p>
    <w:p w14:paraId="2E2557CA" w14:textId="26A7A17F"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Pr>
          <w:noProof/>
        </w:rPr>
        <w:t>6.0</w:t>
      </w:r>
      <w:r>
        <w:rPr>
          <w:rFonts w:asciiTheme="minorHAnsi" w:eastAsiaTheme="minorEastAsia" w:hAnsiTheme="minorHAnsi" w:cstheme="minorBidi"/>
          <w:noProof/>
          <w:kern w:val="2"/>
          <w:sz w:val="24"/>
          <w:szCs w:val="24"/>
          <w:lang w:val="en-US" w:eastAsia="en-US"/>
          <w14:ligatures w14:val="standardContextual"/>
        </w:rPr>
        <w:tab/>
      </w:r>
      <w:r>
        <w:rPr>
          <w:noProof/>
        </w:rPr>
        <w:t>Mapping of Solutions to Scenarios</w:t>
      </w:r>
      <w:r>
        <w:rPr>
          <w:noProof/>
        </w:rPr>
        <w:tab/>
      </w:r>
      <w:r>
        <w:rPr>
          <w:noProof/>
        </w:rPr>
        <w:fldChar w:fldCharType="begin"/>
      </w:r>
      <w:r>
        <w:rPr>
          <w:noProof/>
        </w:rPr>
        <w:instrText xml:space="preserve"> PAGEREF _Toc221053157 \h </w:instrText>
      </w:r>
      <w:r>
        <w:rPr>
          <w:noProof/>
        </w:rPr>
      </w:r>
      <w:r>
        <w:rPr>
          <w:noProof/>
        </w:rPr>
        <w:fldChar w:fldCharType="separate"/>
      </w:r>
      <w:r>
        <w:rPr>
          <w:noProof/>
        </w:rPr>
        <w:t>7</w:t>
      </w:r>
      <w:r>
        <w:rPr>
          <w:noProof/>
        </w:rPr>
        <w:fldChar w:fldCharType="end"/>
      </w:r>
    </w:p>
    <w:p w14:paraId="69A5ABD6" w14:textId="68EFCDC9"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Solution #x.1:</w:t>
      </w:r>
      <w:r>
        <w:rPr>
          <w:noProof/>
        </w:rPr>
        <w:tab/>
      </w:r>
      <w:r>
        <w:rPr>
          <w:noProof/>
        </w:rPr>
        <w:fldChar w:fldCharType="begin"/>
      </w:r>
      <w:r>
        <w:rPr>
          <w:noProof/>
        </w:rPr>
        <w:instrText xml:space="preserve"> PAGEREF _Toc221053158 \h </w:instrText>
      </w:r>
      <w:r>
        <w:rPr>
          <w:noProof/>
        </w:rPr>
      </w:r>
      <w:r>
        <w:rPr>
          <w:noProof/>
        </w:rPr>
        <w:fldChar w:fldCharType="separate"/>
      </w:r>
      <w:r>
        <w:rPr>
          <w:noProof/>
        </w:rPr>
        <w:t>7</w:t>
      </w:r>
      <w:r>
        <w:rPr>
          <w:noProof/>
        </w:rPr>
        <w:fldChar w:fldCharType="end"/>
      </w:r>
    </w:p>
    <w:p w14:paraId="13BE1599" w14:textId="41E3956A"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6.1.1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_Toc221053159 \h </w:instrText>
      </w:r>
      <w:r>
        <w:rPr>
          <w:noProof/>
        </w:rPr>
      </w:r>
      <w:r>
        <w:rPr>
          <w:noProof/>
        </w:rPr>
        <w:fldChar w:fldCharType="separate"/>
      </w:r>
      <w:r>
        <w:rPr>
          <w:noProof/>
        </w:rPr>
        <w:t>7</w:t>
      </w:r>
      <w:r>
        <w:rPr>
          <w:noProof/>
        </w:rPr>
        <w:fldChar w:fldCharType="end"/>
      </w:r>
    </w:p>
    <w:p w14:paraId="7E4F54C9" w14:textId="23433B18"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6.1.2</w:t>
      </w:r>
      <w:r>
        <w:rPr>
          <w:rFonts w:asciiTheme="minorHAnsi" w:eastAsiaTheme="minorEastAsia" w:hAnsiTheme="minorHAnsi" w:cstheme="minorBidi"/>
          <w:noProof/>
          <w:kern w:val="2"/>
          <w:sz w:val="24"/>
          <w:szCs w:val="24"/>
          <w:lang w:val="en-US" w:eastAsia="en-US"/>
          <w14:ligatures w14:val="standardContextual"/>
        </w:rPr>
        <w:tab/>
      </w:r>
      <w:r>
        <w:rPr>
          <w:noProof/>
        </w:rPr>
        <w:t>High-level Description</w:t>
      </w:r>
      <w:r>
        <w:rPr>
          <w:noProof/>
        </w:rPr>
        <w:tab/>
      </w:r>
      <w:r>
        <w:rPr>
          <w:noProof/>
        </w:rPr>
        <w:fldChar w:fldCharType="begin"/>
      </w:r>
      <w:r>
        <w:rPr>
          <w:noProof/>
        </w:rPr>
        <w:instrText xml:space="preserve"> PAGEREF _Toc221053160 \h </w:instrText>
      </w:r>
      <w:r>
        <w:rPr>
          <w:noProof/>
        </w:rPr>
      </w:r>
      <w:r>
        <w:rPr>
          <w:noProof/>
        </w:rPr>
        <w:fldChar w:fldCharType="separate"/>
      </w:r>
      <w:r>
        <w:rPr>
          <w:noProof/>
        </w:rPr>
        <w:t>7</w:t>
      </w:r>
      <w:r>
        <w:rPr>
          <w:noProof/>
        </w:rPr>
        <w:fldChar w:fldCharType="end"/>
      </w:r>
    </w:p>
    <w:p w14:paraId="4474AACA" w14:textId="34BCA686" w:rsidR="00686D0C" w:rsidRDefault="00686D0C">
      <w:pPr>
        <w:pStyle w:val="TOC3"/>
        <w:rPr>
          <w:rFonts w:asciiTheme="minorHAnsi" w:eastAsiaTheme="minorEastAsia" w:hAnsiTheme="minorHAnsi" w:cstheme="minorBidi"/>
          <w:noProof/>
          <w:kern w:val="2"/>
          <w:sz w:val="24"/>
          <w:szCs w:val="24"/>
          <w:lang w:val="en-US" w:eastAsia="en-US"/>
          <w14:ligatures w14:val="standardContextual"/>
        </w:rPr>
      </w:pPr>
      <w:r>
        <w:rPr>
          <w:noProof/>
        </w:rPr>
        <w:t>6.1.3</w:t>
      </w:r>
      <w:r>
        <w:rPr>
          <w:rFonts w:asciiTheme="minorHAnsi" w:eastAsiaTheme="minorEastAsia" w:hAnsiTheme="minorHAnsi" w:cstheme="minorBidi"/>
          <w:noProof/>
          <w:kern w:val="2"/>
          <w:sz w:val="24"/>
          <w:szCs w:val="24"/>
          <w:lang w:val="en-US" w:eastAsia="en-US"/>
          <w14:ligatures w14:val="standardContextual"/>
        </w:rPr>
        <w:tab/>
      </w:r>
      <w:r>
        <w:rPr>
          <w:noProof/>
        </w:rPr>
        <w:t>Evaluation</w:t>
      </w:r>
      <w:r>
        <w:rPr>
          <w:noProof/>
        </w:rPr>
        <w:tab/>
      </w:r>
      <w:r>
        <w:rPr>
          <w:noProof/>
        </w:rPr>
        <w:fldChar w:fldCharType="begin"/>
      </w:r>
      <w:r>
        <w:rPr>
          <w:noProof/>
        </w:rPr>
        <w:instrText xml:space="preserve"> PAGEREF _Toc221053161 \h </w:instrText>
      </w:r>
      <w:r>
        <w:rPr>
          <w:noProof/>
        </w:rPr>
      </w:r>
      <w:r>
        <w:rPr>
          <w:noProof/>
        </w:rPr>
        <w:fldChar w:fldCharType="separate"/>
      </w:r>
      <w:r>
        <w:rPr>
          <w:noProof/>
        </w:rPr>
        <w:t>7</w:t>
      </w:r>
      <w:r>
        <w:rPr>
          <w:noProof/>
        </w:rPr>
        <w:fldChar w:fldCharType="end"/>
      </w:r>
    </w:p>
    <w:p w14:paraId="4AC8E651" w14:textId="60E6D9B2" w:rsidR="00686D0C" w:rsidRDefault="00686D0C">
      <w:pPr>
        <w:pStyle w:val="TOC1"/>
        <w:rPr>
          <w:rFonts w:asciiTheme="minorHAnsi" w:eastAsiaTheme="minorEastAsia" w:hAnsiTheme="minorHAnsi" w:cstheme="minorBidi"/>
          <w:noProof/>
          <w:kern w:val="2"/>
          <w:sz w:val="24"/>
          <w:szCs w:val="24"/>
          <w:lang w:val="en-US" w:eastAsia="en-US"/>
          <w14:ligatures w14:val="standardContextual"/>
        </w:rPr>
      </w:pPr>
      <w:r>
        <w:rPr>
          <w:noProof/>
        </w:rPr>
        <w:t>7</w:t>
      </w:r>
      <w:r>
        <w:rPr>
          <w:rFonts w:asciiTheme="minorHAnsi" w:eastAsiaTheme="minorEastAsia" w:hAnsiTheme="minorHAnsi" w:cstheme="minorBidi"/>
          <w:noProof/>
          <w:kern w:val="2"/>
          <w:sz w:val="24"/>
          <w:szCs w:val="24"/>
          <w:lang w:val="en-US" w:eastAsia="en-US"/>
          <w14:ligatures w14:val="standardContextual"/>
        </w:rPr>
        <w:tab/>
      </w:r>
      <w:r>
        <w:rPr>
          <w:noProof/>
        </w:rPr>
        <w:t>Conclusions and proposed next steps</w:t>
      </w:r>
      <w:r>
        <w:rPr>
          <w:noProof/>
        </w:rPr>
        <w:tab/>
      </w:r>
      <w:r>
        <w:rPr>
          <w:noProof/>
        </w:rPr>
        <w:fldChar w:fldCharType="begin"/>
      </w:r>
      <w:r>
        <w:rPr>
          <w:noProof/>
        </w:rPr>
        <w:instrText xml:space="preserve"> PAGEREF _Toc221053162 \h </w:instrText>
      </w:r>
      <w:r>
        <w:rPr>
          <w:noProof/>
        </w:rPr>
      </w:r>
      <w:r>
        <w:rPr>
          <w:noProof/>
        </w:rPr>
        <w:fldChar w:fldCharType="separate"/>
      </w:r>
      <w:r>
        <w:rPr>
          <w:noProof/>
        </w:rPr>
        <w:t>8</w:t>
      </w:r>
      <w:r>
        <w:rPr>
          <w:noProof/>
        </w:rPr>
        <w:fldChar w:fldCharType="end"/>
      </w:r>
    </w:p>
    <w:p w14:paraId="18389096" w14:textId="42FD1CB4" w:rsidR="00686D0C" w:rsidRDefault="00686D0C">
      <w:pPr>
        <w:pStyle w:val="TOC2"/>
        <w:rPr>
          <w:rFonts w:asciiTheme="minorHAnsi" w:eastAsiaTheme="minorEastAsia" w:hAnsiTheme="minorHAnsi" w:cstheme="minorBidi"/>
          <w:noProof/>
          <w:kern w:val="2"/>
          <w:sz w:val="24"/>
          <w:szCs w:val="24"/>
          <w:lang w:val="en-US" w:eastAsia="en-US"/>
          <w14:ligatures w14:val="standardContextual"/>
        </w:rPr>
      </w:pPr>
      <w:r>
        <w:rPr>
          <w:noProof/>
        </w:rPr>
        <w:t>7.1</w:t>
      </w:r>
      <w:r>
        <w:rPr>
          <w:rFonts w:asciiTheme="minorHAnsi" w:eastAsiaTheme="minorEastAsia" w:hAnsiTheme="minorHAnsi" w:cstheme="minorBidi"/>
          <w:noProof/>
          <w:kern w:val="2"/>
          <w:sz w:val="24"/>
          <w:szCs w:val="24"/>
          <w:lang w:val="en-US" w:eastAsia="en-US"/>
          <w14:ligatures w14:val="standardContextual"/>
        </w:rPr>
        <w:tab/>
      </w:r>
      <w:r>
        <w:rPr>
          <w:noProof/>
        </w:rPr>
        <w:t>Conclusions for scenario #x.1:</w:t>
      </w:r>
      <w:r>
        <w:rPr>
          <w:noProof/>
        </w:rPr>
        <w:tab/>
      </w:r>
      <w:r>
        <w:rPr>
          <w:noProof/>
        </w:rPr>
        <w:fldChar w:fldCharType="begin"/>
      </w:r>
      <w:r>
        <w:rPr>
          <w:noProof/>
        </w:rPr>
        <w:instrText xml:space="preserve"> PAGEREF _Toc221053163 \h </w:instrText>
      </w:r>
      <w:r>
        <w:rPr>
          <w:noProof/>
        </w:rPr>
      </w:r>
      <w:r>
        <w:rPr>
          <w:noProof/>
        </w:rPr>
        <w:fldChar w:fldCharType="separate"/>
      </w:r>
      <w:r>
        <w:rPr>
          <w:noProof/>
        </w:rPr>
        <w:t>8</w:t>
      </w:r>
      <w:r>
        <w:rPr>
          <w:noProof/>
        </w:rPr>
        <w:fldChar w:fldCharType="end"/>
      </w:r>
    </w:p>
    <w:p w14:paraId="2A4C8DA4" w14:textId="4D0F9831"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21053142"/>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21053143"/>
      <w:r w:rsidRPr="002C7537">
        <w:lastRenderedPageBreak/>
        <w:t>1</w:t>
      </w:r>
      <w:r w:rsidRPr="002C7537">
        <w:tab/>
        <w:t>Scope</w:t>
      </w:r>
      <w:bookmarkEnd w:id="17"/>
      <w:bookmarkEnd w:id="18"/>
      <w:bookmarkEnd w:id="19"/>
      <w:bookmarkEnd w:id="20"/>
      <w:bookmarkEnd w:id="21"/>
      <w:bookmarkEnd w:id="22"/>
      <w:bookmarkEnd w:id="23"/>
      <w:bookmarkEnd w:id="24"/>
    </w:p>
    <w:p w14:paraId="59C2C6FC" w14:textId="716A2952" w:rsidR="00067D96" w:rsidRPr="0013249B" w:rsidRDefault="00067D96" w:rsidP="00067D96">
      <w:pPr>
        <w:pStyle w:val="EditorsNote"/>
        <w:rPr>
          <w:lang w:eastAsia="zh-CN"/>
        </w:rPr>
      </w:pPr>
      <w:r>
        <w:rPr>
          <w:lang w:eastAsia="zh-CN"/>
        </w:rPr>
        <w:t xml:space="preserve">Editor’s Note: </w:t>
      </w:r>
      <w:r w:rsidR="00CF252E">
        <w:rPr>
          <w:lang w:eastAsia="zh-CN"/>
        </w:rPr>
        <w:t>To be completed</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1053144"/>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5E48C859" w14:textId="684894B8" w:rsidR="00C6106C" w:rsidRDefault="00C6106C" w:rsidP="00C6106C">
      <w:pPr>
        <w:keepLines/>
        <w:ind w:left="1702" w:hanging="1418"/>
      </w:pPr>
    </w:p>
    <w:p w14:paraId="1896A534" w14:textId="1C53D39B" w:rsidR="006041C0" w:rsidRPr="002C7537" w:rsidRDefault="006041C0" w:rsidP="002C7537">
      <w:pPr>
        <w:pStyle w:val="Heading1"/>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21053145"/>
      <w:r w:rsidRPr="002C7537">
        <w:t>3</w:t>
      </w:r>
      <w:r w:rsidRPr="002C7537">
        <w:tab/>
        <w:t>Definitions of terms and abbreviations</w:t>
      </w:r>
      <w:bookmarkEnd w:id="33"/>
      <w:bookmarkEnd w:id="34"/>
      <w:bookmarkEnd w:id="35"/>
      <w:bookmarkEnd w:id="36"/>
      <w:bookmarkEnd w:id="37"/>
      <w:bookmarkEnd w:id="38"/>
      <w:bookmarkEnd w:id="39"/>
      <w:bookmarkEnd w:id="40"/>
    </w:p>
    <w:p w14:paraId="664C8D09" w14:textId="033408DF" w:rsidR="006041C0" w:rsidRPr="0013249B" w:rsidRDefault="006041C0" w:rsidP="006041C0">
      <w:pPr>
        <w:pStyle w:val="Heading2"/>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21053146"/>
      <w:r w:rsidRPr="0013249B">
        <w:t>3.1</w:t>
      </w:r>
      <w:r w:rsidRPr="0013249B">
        <w:tab/>
        <w:t>Terms</w:t>
      </w:r>
      <w:bookmarkEnd w:id="41"/>
      <w:bookmarkEnd w:id="42"/>
      <w:bookmarkEnd w:id="43"/>
      <w:bookmarkEnd w:id="44"/>
      <w:bookmarkEnd w:id="45"/>
      <w:bookmarkEnd w:id="46"/>
      <w:bookmarkEnd w:id="47"/>
      <w:bookmarkEnd w:id="48"/>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21053147"/>
      <w:r w:rsidRPr="0013249B">
        <w:rPr>
          <w:rFonts w:eastAsia="SimSun"/>
        </w:rPr>
        <w:t>3.2</w:t>
      </w:r>
      <w:r w:rsidRPr="0013249B">
        <w:rPr>
          <w:rFonts w:eastAsia="SimSun"/>
        </w:rPr>
        <w:tab/>
        <w:t>Symbols</w:t>
      </w:r>
      <w:bookmarkEnd w:id="49"/>
      <w:bookmarkEnd w:id="50"/>
      <w:bookmarkEnd w:id="51"/>
      <w:bookmarkEnd w:id="52"/>
      <w:bookmarkEnd w:id="53"/>
      <w:bookmarkEnd w:id="54"/>
      <w:bookmarkEnd w:id="55"/>
      <w:bookmarkEnd w:id="56"/>
      <w:bookmarkEnd w:id="57"/>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21053148"/>
      <w:r w:rsidRPr="0013249B">
        <w:t>3.2</w:t>
      </w:r>
      <w:r w:rsidRPr="0013249B">
        <w:tab/>
        <w:t>Abbreviations</w:t>
      </w:r>
      <w:bookmarkEnd w:id="58"/>
      <w:bookmarkEnd w:id="59"/>
      <w:bookmarkEnd w:id="60"/>
      <w:bookmarkEnd w:id="61"/>
      <w:bookmarkEnd w:id="62"/>
      <w:bookmarkEnd w:id="63"/>
      <w:bookmarkEnd w:id="64"/>
      <w:bookmarkEnd w:id="65"/>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21053149"/>
      <w:r w:rsidRPr="002C7537">
        <w:t>4</w:t>
      </w:r>
      <w:r w:rsidR="006041C0" w:rsidRPr="002C7537">
        <w:tab/>
      </w:r>
      <w:bookmarkEnd w:id="66"/>
      <w:bookmarkEnd w:id="67"/>
      <w:bookmarkEnd w:id="68"/>
      <w:bookmarkEnd w:id="69"/>
      <w:bookmarkEnd w:id="70"/>
      <w:bookmarkEnd w:id="71"/>
      <w:bookmarkEnd w:id="72"/>
      <w:r w:rsidR="002D21DE" w:rsidRPr="002C7537">
        <w:t>Background</w:t>
      </w:r>
      <w:bookmarkEnd w:id="73"/>
    </w:p>
    <w:p w14:paraId="5EF86FE4" w14:textId="2EA0E457" w:rsidR="00EB6313" w:rsidRPr="0013249B" w:rsidRDefault="00EB6313" w:rsidP="001D14FA"/>
    <w:p w14:paraId="7BE969B9" w14:textId="2E2F4302" w:rsidR="006041C0" w:rsidRPr="002C7537" w:rsidRDefault="00EC4CE6" w:rsidP="002C7537">
      <w:pPr>
        <w:pStyle w:val="Heading1"/>
      </w:pPr>
      <w:bookmarkStart w:id="74" w:name="_Toc22214903"/>
      <w:bookmarkStart w:id="75" w:name="_Toc23254036"/>
      <w:bookmarkStart w:id="76" w:name="_Toc97103550"/>
      <w:bookmarkStart w:id="77" w:name="_Toc100745501"/>
      <w:bookmarkStart w:id="78" w:name="_Toc101168759"/>
      <w:bookmarkStart w:id="79" w:name="_Toc112909530"/>
      <w:bookmarkStart w:id="80" w:name="_Toc112910029"/>
      <w:bookmarkStart w:id="81" w:name="_Toc221053150"/>
      <w:r w:rsidRPr="002C7537">
        <w:lastRenderedPageBreak/>
        <w:t>5</w:t>
      </w:r>
      <w:r w:rsidR="006041C0" w:rsidRPr="002C7537">
        <w:tab/>
      </w:r>
      <w:bookmarkEnd w:id="74"/>
      <w:bookmarkEnd w:id="75"/>
      <w:bookmarkEnd w:id="76"/>
      <w:bookmarkEnd w:id="77"/>
      <w:bookmarkEnd w:id="78"/>
      <w:bookmarkEnd w:id="79"/>
      <w:bookmarkEnd w:id="80"/>
      <w:r w:rsidR="008461F2" w:rsidRPr="001D14FA">
        <w:t>Scenarios</w:t>
      </w:r>
      <w:bookmarkEnd w:id="81"/>
    </w:p>
    <w:p w14:paraId="2C7CB035" w14:textId="0CF0A434" w:rsidR="00FF59EE" w:rsidRPr="001D14FA" w:rsidRDefault="00FF59EE" w:rsidP="001D14FA">
      <w:pPr>
        <w:pStyle w:val="Heading2"/>
      </w:pPr>
      <w:bookmarkStart w:id="82" w:name="_Toc221053151"/>
      <w:r w:rsidRPr="001D14FA">
        <w:t>5.</w:t>
      </w:r>
      <w:r w:rsidR="00F45D4D" w:rsidRPr="001D14FA">
        <w:t>1</w:t>
      </w:r>
      <w:r w:rsidRPr="001D14FA">
        <w:tab/>
        <w:t>Scenario #</w:t>
      </w:r>
      <w:r w:rsidR="00952170">
        <w:t>x</w:t>
      </w:r>
      <w:r w:rsidR="006268C6" w:rsidRPr="001D14FA">
        <w:t>.</w:t>
      </w:r>
      <w:r w:rsidR="00952170">
        <w:t>y</w:t>
      </w:r>
      <w:r w:rsidR="006268C6" w:rsidRPr="001D14FA">
        <w:t>:</w:t>
      </w:r>
      <w:bookmarkEnd w:id="82"/>
    </w:p>
    <w:p w14:paraId="46809F25" w14:textId="4A720E2C" w:rsidR="00FF59EE" w:rsidRPr="00C95E6E" w:rsidRDefault="00FF59EE" w:rsidP="001D14FA">
      <w:pPr>
        <w:pStyle w:val="Heading3"/>
      </w:pPr>
      <w:bookmarkStart w:id="83" w:name="_Toc137640730"/>
      <w:bookmarkStart w:id="84" w:name="_Toc221053152"/>
      <w:r w:rsidRPr="00C95E6E">
        <w:t>5.</w:t>
      </w:r>
      <w:r w:rsidR="00F45D4D" w:rsidRPr="00C95E6E">
        <w:t>1</w:t>
      </w:r>
      <w:r w:rsidRPr="00C95E6E">
        <w:t>.1</w:t>
      </w:r>
      <w:r w:rsidRPr="00C95E6E">
        <w:tab/>
      </w:r>
      <w:bookmarkEnd w:id="83"/>
      <w:r w:rsidRPr="00C95E6E">
        <w:t>Overview</w:t>
      </w:r>
      <w:bookmarkEnd w:id="84"/>
    </w:p>
    <w:p w14:paraId="1D57E181" w14:textId="7F1ABF21" w:rsidR="00FF59EE" w:rsidRPr="00C95E6E" w:rsidRDefault="00FF59EE" w:rsidP="001D14FA">
      <w:pPr>
        <w:pStyle w:val="Heading3"/>
      </w:pPr>
      <w:bookmarkStart w:id="85" w:name="_Toc221053153"/>
      <w:r w:rsidRPr="00C95E6E">
        <w:t>5.</w:t>
      </w:r>
      <w:r w:rsidR="00F45D4D" w:rsidRPr="00C95E6E">
        <w:t>1</w:t>
      </w:r>
      <w:r w:rsidRPr="00C95E6E">
        <w:t>.2</w:t>
      </w:r>
      <w:r w:rsidRPr="00C95E6E">
        <w:tab/>
        <w:t>Review of previous work</w:t>
      </w:r>
      <w:bookmarkEnd w:id="85"/>
    </w:p>
    <w:p w14:paraId="14C9247B" w14:textId="74671113" w:rsidR="00FF59EE" w:rsidRPr="002F597B" w:rsidRDefault="00FF59EE" w:rsidP="00952170">
      <w:pPr>
        <w:pStyle w:val="Heading3"/>
      </w:pPr>
      <w:bookmarkStart w:id="86" w:name="_Toc137640738"/>
      <w:bookmarkStart w:id="87" w:name="_Toc112909630"/>
      <w:bookmarkStart w:id="88" w:name="_Toc112910141"/>
      <w:bookmarkStart w:id="89" w:name="_Toc221053154"/>
      <w:r w:rsidRPr="001D14FA">
        <w:t>5.</w:t>
      </w:r>
      <w:r w:rsidR="00F45D4D" w:rsidRPr="001D14FA">
        <w:t>1</w:t>
      </w:r>
      <w:r w:rsidRPr="001D14FA">
        <w:t>.3</w:t>
      </w:r>
      <w:r w:rsidRPr="001D14FA">
        <w:tab/>
        <w:t xml:space="preserve">Evaluation </w:t>
      </w:r>
      <w:bookmarkEnd w:id="86"/>
      <w:r w:rsidRPr="001D14FA">
        <w:t>criteria and metrics</w:t>
      </w:r>
      <w:bookmarkEnd w:id="89"/>
    </w:p>
    <w:p w14:paraId="0389490C" w14:textId="67247CD9" w:rsidR="00FF59EE" w:rsidRPr="001D14FA" w:rsidRDefault="00FF59EE" w:rsidP="001D14FA">
      <w:pPr>
        <w:pStyle w:val="Heading3"/>
      </w:pPr>
      <w:bookmarkStart w:id="90" w:name="_Toc221053155"/>
      <w:r w:rsidRPr="001D14FA">
        <w:t>5.</w:t>
      </w:r>
      <w:r w:rsidR="00F45D4D" w:rsidRPr="001D14FA">
        <w:t>1</w:t>
      </w:r>
      <w:r w:rsidRPr="001D14FA">
        <w:t>.4</w:t>
      </w:r>
      <w:r w:rsidRPr="001D14FA">
        <w:tab/>
        <w:t xml:space="preserve">Evaluation </w:t>
      </w:r>
      <w:bookmarkEnd w:id="87"/>
      <w:bookmarkEnd w:id="88"/>
      <w:r w:rsidRPr="001D14FA">
        <w:t>methodology</w:t>
      </w:r>
      <w:bookmarkEnd w:id="90"/>
    </w:p>
    <w:p w14:paraId="3266C2C3" w14:textId="77777777" w:rsidR="001F2B88" w:rsidRPr="00861F57" w:rsidRDefault="001F2B88" w:rsidP="00861F57">
      <w:pPr>
        <w:pStyle w:val="Heading4"/>
      </w:pPr>
      <w:r w:rsidRPr="00861F57">
        <w:t>5.1.4.1</w:t>
      </w:r>
      <w:r w:rsidRPr="001D14FA">
        <w:tab/>
      </w:r>
      <w:r w:rsidRPr="00861F57">
        <w:t>Objective performance evaluation</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141151F6" w14:textId="7970DD2E" w:rsidR="006041C0" w:rsidRPr="002C7537" w:rsidRDefault="00EC4CE6" w:rsidP="002C7537">
      <w:pPr>
        <w:pStyle w:val="Heading1"/>
      </w:pPr>
      <w:bookmarkStart w:id="91" w:name="_Toc22214906"/>
      <w:bookmarkStart w:id="92" w:name="_Toc23254039"/>
      <w:bookmarkStart w:id="93" w:name="_Toc97103559"/>
      <w:bookmarkStart w:id="94" w:name="_Toc100745510"/>
      <w:bookmarkStart w:id="95" w:name="_Toc101168768"/>
      <w:bookmarkStart w:id="96" w:name="_Toc112909539"/>
      <w:bookmarkStart w:id="97" w:name="_Toc112910038"/>
      <w:bookmarkStart w:id="98" w:name="_Toc221053156"/>
      <w:r w:rsidRPr="002C7537">
        <w:t>6</w:t>
      </w:r>
      <w:r w:rsidR="006041C0" w:rsidRPr="002C7537">
        <w:tab/>
        <w:t>Solutions</w:t>
      </w:r>
      <w:bookmarkEnd w:id="91"/>
      <w:bookmarkEnd w:id="92"/>
      <w:bookmarkEnd w:id="93"/>
      <w:bookmarkEnd w:id="94"/>
      <w:bookmarkEnd w:id="95"/>
      <w:bookmarkEnd w:id="96"/>
      <w:bookmarkEnd w:id="97"/>
      <w:bookmarkEnd w:id="98"/>
    </w:p>
    <w:p w14:paraId="5EEF8C3B" w14:textId="77777777" w:rsidR="00906CFC" w:rsidRPr="001D14FA" w:rsidRDefault="00906CFC" w:rsidP="002C7537">
      <w:pPr>
        <w:pStyle w:val="Heading2"/>
      </w:pPr>
      <w:bookmarkStart w:id="99" w:name="_Toc22214907"/>
      <w:bookmarkStart w:id="100" w:name="_Toc23254040"/>
      <w:bookmarkStart w:id="101" w:name="_Toc97103560"/>
      <w:bookmarkStart w:id="102" w:name="_Toc100745511"/>
      <w:bookmarkStart w:id="103" w:name="_Toc101168769"/>
      <w:bookmarkStart w:id="104" w:name="_Toc112909540"/>
      <w:bookmarkStart w:id="105" w:name="_Toc112910039"/>
      <w:bookmarkStart w:id="106" w:name="_Toc43336526"/>
      <w:bookmarkStart w:id="107" w:name="_Toc43708080"/>
      <w:bookmarkStart w:id="108" w:name="_Toc43708154"/>
      <w:bookmarkStart w:id="109" w:name="_Toc43708230"/>
      <w:bookmarkStart w:id="110" w:name="_Toc44670856"/>
      <w:bookmarkStart w:id="111" w:name="_Toc50380990"/>
      <w:bookmarkStart w:id="112" w:name="_Toc54626593"/>
      <w:bookmarkStart w:id="113" w:name="_Toc57124740"/>
      <w:bookmarkStart w:id="114" w:name="_Toc57618610"/>
      <w:bookmarkStart w:id="115" w:name="_Toc97103561"/>
      <w:bookmarkStart w:id="116" w:name="_Toc100745512"/>
      <w:bookmarkStart w:id="117" w:name="_Toc101168770"/>
      <w:bookmarkStart w:id="118" w:name="_Toc112909541"/>
      <w:bookmarkStart w:id="119" w:name="_Toc112910040"/>
      <w:bookmarkStart w:id="120" w:name="_Toc43336528"/>
      <w:bookmarkStart w:id="121" w:name="_Toc43708082"/>
      <w:bookmarkStart w:id="122" w:name="_Toc43708156"/>
      <w:bookmarkStart w:id="123" w:name="_Toc43708232"/>
      <w:bookmarkStart w:id="124" w:name="_Toc44670858"/>
      <w:bookmarkStart w:id="125" w:name="_Toc50380992"/>
      <w:bookmarkStart w:id="126" w:name="_Toc54626595"/>
      <w:bookmarkStart w:id="127" w:name="_Toc57124742"/>
      <w:bookmarkStart w:id="128" w:name="_Toc57618612"/>
      <w:bookmarkStart w:id="129" w:name="_Toc97103564"/>
      <w:bookmarkStart w:id="130" w:name="_Toc100745515"/>
      <w:bookmarkStart w:id="131" w:name="_Toc100746018"/>
      <w:bookmarkStart w:id="132" w:name="_Toc112909544"/>
      <w:bookmarkStart w:id="133" w:name="_Toc112910043"/>
      <w:bookmarkStart w:id="134" w:name="_Toc43811592"/>
      <w:bookmarkStart w:id="135" w:name="_Toc43708239"/>
      <w:bookmarkStart w:id="136" w:name="_Toc43708163"/>
      <w:bookmarkStart w:id="137" w:name="_Toc43708089"/>
      <w:bookmarkStart w:id="138" w:name="_Toc43336535"/>
      <w:bookmarkStart w:id="139" w:name="_Toc97103567"/>
      <w:bookmarkStart w:id="140" w:name="_Toc100745518"/>
      <w:bookmarkStart w:id="141" w:name="_Toc101168776"/>
      <w:bookmarkStart w:id="142" w:name="_Toc500949097"/>
      <w:bookmarkStart w:id="143" w:name="_Toc22214908"/>
      <w:bookmarkStart w:id="144" w:name="_Toc23254041"/>
      <w:bookmarkStart w:id="145" w:name="_Toc221053157"/>
      <w:r w:rsidRPr="001D14FA">
        <w:t>6.0</w:t>
      </w:r>
      <w:r w:rsidRPr="001D14FA">
        <w:tab/>
        <w:t>Mapping of Solutions to Scenarios</w:t>
      </w:r>
      <w:bookmarkEnd w:id="99"/>
      <w:bookmarkEnd w:id="100"/>
      <w:bookmarkEnd w:id="101"/>
      <w:bookmarkEnd w:id="102"/>
      <w:bookmarkEnd w:id="103"/>
      <w:bookmarkEnd w:id="104"/>
      <w:bookmarkEnd w:id="105"/>
      <w:bookmarkEnd w:id="145"/>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21822504"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7D633B3" w14:textId="76CFEB48" w:rsidR="00FF59EE" w:rsidRPr="0013249B" w:rsidRDefault="00FF59EE" w:rsidP="00FF59EE">
            <w:pPr>
              <w:pStyle w:val="TAC"/>
              <w:rPr>
                <w:lang w:eastAsia="sv-SE"/>
              </w:rPr>
            </w:pPr>
          </w:p>
        </w:tc>
      </w:tr>
      <w:tr w:rsidR="00746081" w:rsidRPr="008A66EE" w14:paraId="5055986B" w14:textId="77777777" w:rsidTr="00B55A75">
        <w:trPr>
          <w:jc w:val="center"/>
        </w:trPr>
        <w:tc>
          <w:tcPr>
            <w:tcW w:w="1350" w:type="dxa"/>
            <w:tcBorders>
              <w:top w:val="single" w:sz="4" w:space="0" w:color="auto"/>
              <w:left w:val="single" w:sz="4" w:space="0" w:color="auto"/>
              <w:bottom w:val="single" w:sz="4" w:space="0" w:color="auto"/>
              <w:right w:val="single" w:sz="4" w:space="0" w:color="auto"/>
            </w:tcBorders>
          </w:tcPr>
          <w:p w14:paraId="5892A4ED" w14:textId="7FDE8469" w:rsidR="00746081" w:rsidRPr="008A66EE" w:rsidRDefault="00746081" w:rsidP="00B55A75">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0CCDFA69" w14:textId="6942D451" w:rsidR="00746081" w:rsidRPr="008A66EE" w:rsidRDefault="00746081" w:rsidP="00B55A75">
            <w:pPr>
              <w:keepNext/>
              <w:keepLines/>
              <w:spacing w:after="0"/>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14:paraId="550C34E2" w14:textId="18D2C7AC" w:rsidR="00746081" w:rsidRPr="008A66EE" w:rsidRDefault="00746081" w:rsidP="00B55A75">
            <w:pPr>
              <w:keepNext/>
              <w:keepLines/>
              <w:spacing w:after="0"/>
              <w:jc w:val="center"/>
              <w:rPr>
                <w:rFonts w:ascii="Arial" w:hAnsi="Arial"/>
                <w:sz w:val="18"/>
                <w:lang w:eastAsia="sv-SE"/>
              </w:rPr>
            </w:pP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168ABBAA"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6E1EC38" w14:textId="56979B9B"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42FFD7B" w14:textId="43D82887" w:rsidR="00FF59EE" w:rsidRPr="0013249B" w:rsidRDefault="00FF59EE" w:rsidP="00FF59EE">
            <w:pPr>
              <w:pStyle w:val="TAC"/>
              <w:rPr>
                <w:lang w:eastAsia="sv-SE"/>
              </w:rPr>
            </w:pP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634E2479" w:rsidR="008106A4" w:rsidRPr="0013249B" w:rsidRDefault="008106A4" w:rsidP="008106A4">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506C9F70" w14:textId="65A28C2D" w:rsidR="008106A4" w:rsidRPr="0013249B" w:rsidRDefault="008106A4" w:rsidP="008106A4">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722D7C4D" w14:textId="11397DFA" w:rsidR="008106A4" w:rsidRPr="0013249B" w:rsidRDefault="008106A4" w:rsidP="008106A4">
            <w:pPr>
              <w:pStyle w:val="TAC"/>
              <w:rPr>
                <w:lang w:eastAsia="zh-CN"/>
              </w:rPr>
            </w:pP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47DA2D3E" w:rsidR="008106A4" w:rsidRPr="0013249B" w:rsidRDefault="008106A4" w:rsidP="008106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54BAC9E" w14:textId="1ECC03EF" w:rsidR="008106A4" w:rsidRPr="0013249B" w:rsidRDefault="008106A4" w:rsidP="008106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32A16DE" w14:textId="27E88892" w:rsidR="008106A4" w:rsidRPr="0013249B" w:rsidRDefault="008106A4" w:rsidP="008106A4">
            <w:pPr>
              <w:pStyle w:val="TAC"/>
              <w:rPr>
                <w:lang w:eastAsia="sv-SE"/>
              </w:rPr>
            </w:pP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180683F5" w:rsidR="008106A4" w:rsidRPr="0013249B" w:rsidRDefault="008106A4" w:rsidP="008106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E3152AE" w14:textId="3D2237B1" w:rsidR="008106A4" w:rsidRPr="0013249B" w:rsidRDefault="008106A4" w:rsidP="008106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53DA346" w14:textId="13BFB8D3" w:rsidR="008106A4" w:rsidRPr="0013249B" w:rsidRDefault="008106A4" w:rsidP="008106A4">
            <w:pPr>
              <w:pStyle w:val="TAC"/>
              <w:rPr>
                <w:lang w:eastAsia="sv-SE"/>
              </w:rPr>
            </w:pP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4D011F13" w:rsidR="008106A4" w:rsidRPr="0013249B" w:rsidRDefault="008106A4" w:rsidP="008106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C684153" w14:textId="1A29DBFF" w:rsidR="008106A4" w:rsidRPr="0013249B" w:rsidRDefault="008106A4" w:rsidP="008106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69EE1E6" w14:textId="64BF4E40" w:rsidR="008106A4" w:rsidRPr="0013249B" w:rsidRDefault="008106A4" w:rsidP="008106A4">
            <w:pPr>
              <w:pStyle w:val="TAC"/>
              <w:rPr>
                <w:lang w:eastAsia="sv-SE"/>
              </w:rPr>
            </w:pPr>
          </w:p>
        </w:tc>
      </w:tr>
      <w:tr w:rsidR="00D50B2A" w:rsidRPr="0013249B" w14:paraId="73949083" w14:textId="77777777" w:rsidTr="00952170">
        <w:trPr>
          <w:trHeight w:val="71"/>
          <w:jc w:val="center"/>
        </w:trPr>
        <w:tc>
          <w:tcPr>
            <w:tcW w:w="1350" w:type="dxa"/>
            <w:tcBorders>
              <w:top w:val="single" w:sz="4" w:space="0" w:color="auto"/>
              <w:left w:val="single" w:sz="4" w:space="0" w:color="auto"/>
              <w:bottom w:val="single" w:sz="4" w:space="0" w:color="auto"/>
              <w:right w:val="single" w:sz="4" w:space="0" w:color="auto"/>
            </w:tcBorders>
          </w:tcPr>
          <w:p w14:paraId="5BEF4FBD" w14:textId="3F120A46"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6D2E0C7" w14:textId="6484406D"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05E0F9" w14:textId="52E98AF2" w:rsidR="00D50B2A" w:rsidRPr="0013249B" w:rsidRDefault="00D50B2A" w:rsidP="00D50B2A">
            <w:pPr>
              <w:pStyle w:val="TAC"/>
              <w:rPr>
                <w:lang w:eastAsia="sv-SE"/>
              </w:rPr>
            </w:pP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3220E843" w:rsidR="003A7A4B" w:rsidRPr="0013249B" w:rsidRDefault="003A7A4B" w:rsidP="003A7A4B">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1B34D16D" w:rsidR="003A7A4B" w:rsidRPr="0013249B" w:rsidRDefault="003A7A4B" w:rsidP="003A7A4B">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40A87F9F" w:rsidR="003A7A4B" w:rsidRPr="0013249B" w:rsidRDefault="003A7A4B" w:rsidP="003A7A4B">
            <w:pPr>
              <w:pStyle w:val="TAC"/>
              <w:rPr>
                <w:lang w:eastAsia="sv-SE"/>
              </w:rPr>
            </w:pPr>
          </w:p>
        </w:tc>
      </w:tr>
    </w:tbl>
    <w:p w14:paraId="33D8D38A" w14:textId="29409E85" w:rsidR="00DC314F" w:rsidRPr="002C7537" w:rsidRDefault="00DC314F" w:rsidP="001D14FA">
      <w:pPr>
        <w:pStyle w:val="Heading2"/>
      </w:pPr>
      <w:bookmarkStart w:id="146" w:name="_Toc221053158"/>
      <w:r w:rsidRPr="001D14FA">
        <w:t>6.</w:t>
      </w:r>
      <w:r w:rsidR="00BE5449" w:rsidRPr="001D14FA">
        <w:t>1</w:t>
      </w:r>
      <w:r w:rsidRPr="002C7537">
        <w:tab/>
        <w:t>Solution #</w:t>
      </w:r>
      <w:r w:rsidR="00952170">
        <w:t>x</w:t>
      </w:r>
      <w:r w:rsidRPr="002C7537">
        <w:t>.1:</w:t>
      </w:r>
      <w:bookmarkEnd w:id="146"/>
    </w:p>
    <w:p w14:paraId="20381294" w14:textId="5CD19360" w:rsidR="00DC314F" w:rsidRPr="00C95E6E" w:rsidRDefault="00DC314F" w:rsidP="001D14FA">
      <w:pPr>
        <w:pStyle w:val="Heading3"/>
      </w:pPr>
      <w:bookmarkStart w:id="147" w:name="_Toc221053159"/>
      <w:r w:rsidRPr="00C95E6E">
        <w:t>6.</w:t>
      </w:r>
      <w:r w:rsidR="00BE5449" w:rsidRPr="00C95E6E">
        <w:t>1</w:t>
      </w:r>
      <w:r w:rsidRPr="00C95E6E">
        <w:t>.1</w:t>
      </w:r>
      <w:r w:rsidRPr="00C95E6E">
        <w:tab/>
        <w:t>Introduction</w:t>
      </w:r>
      <w:bookmarkEnd w:id="147"/>
    </w:p>
    <w:p w14:paraId="43277ED1" w14:textId="1F35013E" w:rsidR="00DC314F" w:rsidRPr="00C95E6E" w:rsidRDefault="00DC314F" w:rsidP="001D14FA">
      <w:pPr>
        <w:pStyle w:val="Heading3"/>
      </w:pPr>
      <w:bookmarkStart w:id="148" w:name="_Toc221053160"/>
      <w:r w:rsidRPr="00C95E6E">
        <w:t>6</w:t>
      </w:r>
      <w:r w:rsidR="00BE5449" w:rsidRPr="00C95E6E">
        <w:t>.1</w:t>
      </w:r>
      <w:r w:rsidRPr="00C95E6E">
        <w:t>.2</w:t>
      </w:r>
      <w:r w:rsidRPr="00C95E6E">
        <w:tab/>
        <w:t>High-level Description</w:t>
      </w:r>
      <w:bookmarkEnd w:id="148"/>
    </w:p>
    <w:p w14:paraId="1258BCD9" w14:textId="44F34FFE" w:rsidR="00DC314F" w:rsidRPr="001D14FA" w:rsidRDefault="00DC314F" w:rsidP="001D14FA">
      <w:pPr>
        <w:pStyle w:val="Heading3"/>
      </w:pPr>
      <w:bookmarkStart w:id="149" w:name="_Toc221053161"/>
      <w:r w:rsidRPr="00C95E6E">
        <w:t>6.</w:t>
      </w:r>
      <w:r w:rsidR="00BE5449" w:rsidRPr="00C95E6E">
        <w:t>1</w:t>
      </w:r>
      <w:r w:rsidRPr="00C95E6E">
        <w:t>.3</w:t>
      </w:r>
      <w:r w:rsidRPr="00C95E6E">
        <w:tab/>
      </w:r>
      <w:r w:rsidRPr="001D14FA">
        <w:t>Evaluation</w:t>
      </w:r>
      <w:bookmarkEnd w:id="149"/>
    </w:p>
    <w:p w14:paraId="71519B88" w14:textId="05C16E90" w:rsidR="00DC314F" w:rsidRPr="001D14FA" w:rsidRDefault="00DC314F" w:rsidP="001D14FA">
      <w:pPr>
        <w:pStyle w:val="Heading4"/>
      </w:pPr>
      <w:r w:rsidRPr="001D14FA">
        <w:t>6.</w:t>
      </w:r>
      <w:r w:rsidR="00BE5449" w:rsidRPr="001D14FA">
        <w:t>1</w:t>
      </w:r>
      <w:r w:rsidRPr="001D14FA">
        <w:t>.3.1</w:t>
      </w:r>
      <w:r w:rsidR="006D0E1E">
        <w:tab/>
      </w:r>
      <w:r w:rsidRPr="001D14FA">
        <w:t>Assessment/discussion of hardware impact</w:t>
      </w:r>
    </w:p>
    <w:p w14:paraId="48B8FC02" w14:textId="7432698D" w:rsidR="00DC314F" w:rsidRPr="00861F57" w:rsidRDefault="00DC314F" w:rsidP="001D14FA">
      <w:pPr>
        <w:pStyle w:val="Heading4"/>
      </w:pPr>
      <w:r w:rsidRPr="00861F57">
        <w:t>6.</w:t>
      </w:r>
      <w:r w:rsidR="00BE5449" w:rsidRPr="00861F57">
        <w:t>1</w:t>
      </w:r>
      <w:r w:rsidRPr="00861F57">
        <w:t>.3.2</w:t>
      </w:r>
      <w:r w:rsidR="006D0E1E">
        <w:tab/>
      </w:r>
      <w:r w:rsidRPr="00861F57">
        <w:t>Codec performance evaluation based on existing results</w:t>
      </w:r>
    </w:p>
    <w:p w14:paraId="3921A2FE" w14:textId="7DC50FB8" w:rsidR="0000742A" w:rsidRDefault="0000742A" w:rsidP="0000742A">
      <w:pPr>
        <w:jc w:val="both"/>
        <w:rPr>
          <w:rFonts w:eastAsia="MS Mincho"/>
          <w:lang w:val="en-CA"/>
        </w:rPr>
      </w:pPr>
    </w:p>
    <w:p w14:paraId="37DDB3C5" w14:textId="77777777" w:rsidR="00C13ABF" w:rsidRPr="00AC7923" w:rsidRDefault="00906CFC" w:rsidP="00C13ABF">
      <w:pPr>
        <w:pStyle w:val="Heading1"/>
      </w:pPr>
      <w:bookmarkStart w:id="150" w:name="_Toc310438366"/>
      <w:bookmarkStart w:id="151" w:name="_Toc324232216"/>
      <w:bookmarkStart w:id="152" w:name="_Toc326248735"/>
      <w:bookmarkStart w:id="153" w:name="_Toc510604412"/>
      <w:bookmarkStart w:id="154" w:name="_Toc22214914"/>
      <w:bookmarkStart w:id="155" w:name="_Toc23254047"/>
      <w:bookmarkStart w:id="156" w:name="_Toc97103582"/>
      <w:bookmarkStart w:id="157" w:name="_Toc100745589"/>
      <w:bookmarkStart w:id="158" w:name="_Toc101168846"/>
      <w:bookmarkStart w:id="159" w:name="_Toc112909635"/>
      <w:bookmarkStart w:id="160" w:name="_Toc112910146"/>
      <w:bookmarkStart w:id="161" w:name="_Toc22105316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2C7537">
        <w:lastRenderedPageBreak/>
        <w:t>7</w:t>
      </w:r>
      <w:r w:rsidR="004F1996" w:rsidRPr="002C7537">
        <w:tab/>
        <w:t>Conclusions</w:t>
      </w:r>
      <w:bookmarkStart w:id="162" w:name="historyclause"/>
      <w:bookmarkEnd w:id="150"/>
      <w:bookmarkEnd w:id="151"/>
      <w:bookmarkEnd w:id="152"/>
      <w:bookmarkEnd w:id="153"/>
      <w:bookmarkEnd w:id="154"/>
      <w:bookmarkEnd w:id="155"/>
      <w:bookmarkEnd w:id="156"/>
      <w:bookmarkEnd w:id="157"/>
      <w:bookmarkEnd w:id="158"/>
      <w:bookmarkEnd w:id="159"/>
      <w:bookmarkEnd w:id="160"/>
      <w:r w:rsidR="00C13ABF">
        <w:t xml:space="preserve"> and proposed next steps</w:t>
      </w:r>
      <w:bookmarkEnd w:id="161"/>
    </w:p>
    <w:p w14:paraId="4F46559F" w14:textId="39F6CC64" w:rsidR="00C13ABF" w:rsidRDefault="00C13ABF" w:rsidP="000902F9">
      <w:pPr>
        <w:pStyle w:val="Heading2"/>
      </w:pPr>
      <w:bookmarkStart w:id="163" w:name="_Toc221053163"/>
      <w:r w:rsidRPr="00AC7923">
        <w:t>7.1</w:t>
      </w:r>
      <w:r w:rsidRPr="00AC7923">
        <w:tab/>
        <w:t>Conclusions for scenario #</w:t>
      </w:r>
      <w:r w:rsidR="00752514">
        <w:t>x</w:t>
      </w:r>
      <w:r>
        <w:t>.1</w:t>
      </w:r>
      <w:r w:rsidRPr="00AC7923">
        <w:t>:</w:t>
      </w:r>
      <w:bookmarkEnd w:id="163"/>
    </w:p>
    <w:p w14:paraId="1B24B55A" w14:textId="0959887B" w:rsidR="00C13ABF" w:rsidRPr="0034322B" w:rsidRDefault="00C13ABF" w:rsidP="00C13ABF">
      <w:pPr>
        <w:jc w:val="both"/>
        <w:rPr>
          <w:rFonts w:eastAsia="SimSun"/>
        </w:rPr>
      </w:pPr>
    </w:p>
    <w:p w14:paraId="15D91443" w14:textId="3F1ACAA0" w:rsidR="009E2ED9" w:rsidRPr="0013249B" w:rsidRDefault="004A69A3" w:rsidP="001230DB">
      <w:pPr>
        <w:pStyle w:val="Heading9"/>
      </w:pPr>
      <w:bookmarkStart w:id="164" w:name="_Toc22214915"/>
      <w:bookmarkStart w:id="165" w:name="_Toc23254048"/>
      <w:r w:rsidRPr="0013249B">
        <w:br w:type="page"/>
      </w:r>
      <w:bookmarkStart w:id="166" w:name="_Toc97103583"/>
      <w:bookmarkStart w:id="167" w:name="_Toc100745590"/>
      <w:bookmarkStart w:id="168" w:name="_Toc112910151"/>
      <w:bookmarkEnd w:id="162"/>
      <w:bookmarkEnd w:id="164"/>
      <w:bookmarkEnd w:id="165"/>
      <w:r w:rsidR="009E2ED9" w:rsidRPr="0013249B">
        <w:lastRenderedPageBreak/>
        <w:t>Annex A:</w:t>
      </w:r>
      <w:r w:rsidR="009E2ED9" w:rsidRPr="0013249B">
        <w:br/>
        <w:t>Change history</w:t>
      </w:r>
      <w:bookmarkEnd w:id="166"/>
      <w:bookmarkEnd w:id="167"/>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34274E0B" w:rsidR="009E2ED9" w:rsidRPr="00030658" w:rsidRDefault="009E2ED9" w:rsidP="007A1999">
            <w:pPr>
              <w:pStyle w:val="TAC"/>
              <w:rPr>
                <w:sz w:val="16"/>
                <w:szCs w:val="16"/>
              </w:rPr>
            </w:pPr>
            <w:r w:rsidRPr="00030658">
              <w:rPr>
                <w:sz w:val="16"/>
                <w:szCs w:val="16"/>
              </w:rPr>
              <w:t>202</w:t>
            </w:r>
            <w:r w:rsidR="006D0522">
              <w:rPr>
                <w:sz w:val="16"/>
                <w:szCs w:val="16"/>
              </w:rPr>
              <w:t>6</w:t>
            </w:r>
            <w:r w:rsidRPr="00030658">
              <w:rPr>
                <w:sz w:val="16"/>
                <w:szCs w:val="16"/>
              </w:rPr>
              <w:t>-0</w:t>
            </w:r>
            <w:r w:rsidR="006D0522">
              <w:rPr>
                <w:sz w:val="16"/>
                <w:szCs w:val="16"/>
              </w:rPr>
              <w:t>2</w:t>
            </w:r>
          </w:p>
        </w:tc>
        <w:tc>
          <w:tcPr>
            <w:tcW w:w="1043" w:type="dxa"/>
            <w:shd w:val="solid" w:color="FFFFFF" w:fill="auto"/>
          </w:tcPr>
          <w:p w14:paraId="13ABC257" w14:textId="43E9603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6D0522">
              <w:rPr>
                <w:sz w:val="16"/>
                <w:szCs w:val="16"/>
              </w:rPr>
              <w:t>3</w:t>
            </w:r>
            <w:r w:rsidR="002D21DE" w:rsidRPr="00030658">
              <w:rPr>
                <w:sz w:val="16"/>
                <w:szCs w:val="16"/>
              </w:rPr>
              <w:t>5</w:t>
            </w:r>
          </w:p>
        </w:tc>
        <w:tc>
          <w:tcPr>
            <w:tcW w:w="1134" w:type="dxa"/>
            <w:shd w:val="solid" w:color="FFFFFF" w:fill="auto"/>
          </w:tcPr>
          <w:p w14:paraId="3F4B2EFD" w14:textId="5B1E3025"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6D0522" w:rsidRPr="006D0522">
              <w:rPr>
                <w:sz w:val="16"/>
                <w:szCs w:val="16"/>
              </w:rPr>
              <w:t>260267</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030658" w:rsidRPr="00030658" w14:paraId="0DF49C3A" w14:textId="77777777" w:rsidTr="001C40BF">
        <w:tc>
          <w:tcPr>
            <w:tcW w:w="800" w:type="dxa"/>
            <w:shd w:val="solid" w:color="FFFFFF" w:fill="auto"/>
          </w:tcPr>
          <w:p w14:paraId="3381B5C0" w14:textId="77B4A984" w:rsidR="009C07CC" w:rsidRPr="00030658" w:rsidRDefault="009C07CC" w:rsidP="009C07CC">
            <w:pPr>
              <w:pStyle w:val="TAC"/>
              <w:keepNext w:val="0"/>
              <w:rPr>
                <w:sz w:val="16"/>
                <w:szCs w:val="16"/>
              </w:rPr>
            </w:pPr>
          </w:p>
        </w:tc>
        <w:tc>
          <w:tcPr>
            <w:tcW w:w="1043" w:type="dxa"/>
            <w:shd w:val="solid" w:color="FFFFFF" w:fill="auto"/>
          </w:tcPr>
          <w:p w14:paraId="122654AE" w14:textId="7A1AF84D" w:rsidR="009C07CC" w:rsidRPr="00030658" w:rsidRDefault="009C07CC" w:rsidP="009C07CC">
            <w:pPr>
              <w:pStyle w:val="TAC"/>
              <w:keepNext w:val="0"/>
              <w:rPr>
                <w:sz w:val="16"/>
                <w:szCs w:val="16"/>
              </w:rPr>
            </w:pPr>
          </w:p>
        </w:tc>
        <w:tc>
          <w:tcPr>
            <w:tcW w:w="1134" w:type="dxa"/>
            <w:shd w:val="solid" w:color="FFFFFF" w:fill="auto"/>
          </w:tcPr>
          <w:p w14:paraId="638B4717" w14:textId="7350B41F" w:rsidR="009C07CC" w:rsidRPr="00030658" w:rsidRDefault="009C07CC" w:rsidP="009C07CC">
            <w:pPr>
              <w:pStyle w:val="TAC"/>
              <w:keepNext w:val="0"/>
              <w:jc w:val="left"/>
              <w:rPr>
                <w:rFonts w:cs="Arial"/>
                <w:sz w:val="16"/>
                <w:szCs w:val="16"/>
              </w:rPr>
            </w:pPr>
          </w:p>
        </w:tc>
        <w:tc>
          <w:tcPr>
            <w:tcW w:w="709" w:type="dxa"/>
            <w:shd w:val="solid" w:color="FFFFFF" w:fill="auto"/>
          </w:tcPr>
          <w:p w14:paraId="713319D0" w14:textId="15E0FCD8" w:rsidR="009C07CC" w:rsidRPr="00030658" w:rsidRDefault="009C07CC" w:rsidP="009C07CC">
            <w:pPr>
              <w:pStyle w:val="TAC"/>
              <w:rPr>
                <w:sz w:val="16"/>
                <w:szCs w:val="16"/>
              </w:rPr>
            </w:pPr>
          </w:p>
        </w:tc>
        <w:tc>
          <w:tcPr>
            <w:tcW w:w="425" w:type="dxa"/>
            <w:shd w:val="solid" w:color="FFFFFF" w:fill="auto"/>
          </w:tcPr>
          <w:p w14:paraId="5072464F" w14:textId="706CB823" w:rsidR="009C07CC" w:rsidRPr="00030658" w:rsidRDefault="009C07CC" w:rsidP="009C07CC">
            <w:pPr>
              <w:pStyle w:val="TAC"/>
              <w:rPr>
                <w:sz w:val="16"/>
                <w:szCs w:val="16"/>
              </w:rPr>
            </w:pPr>
          </w:p>
        </w:tc>
        <w:tc>
          <w:tcPr>
            <w:tcW w:w="425" w:type="dxa"/>
            <w:shd w:val="solid" w:color="FFFFFF" w:fill="auto"/>
          </w:tcPr>
          <w:p w14:paraId="4B002761" w14:textId="7C2D4994" w:rsidR="009C07CC" w:rsidRPr="00030658" w:rsidRDefault="009C07CC" w:rsidP="009C07CC">
            <w:pPr>
              <w:pStyle w:val="TAC"/>
              <w:rPr>
                <w:sz w:val="16"/>
                <w:szCs w:val="16"/>
              </w:rPr>
            </w:pPr>
          </w:p>
        </w:tc>
        <w:tc>
          <w:tcPr>
            <w:tcW w:w="4395" w:type="dxa"/>
            <w:shd w:val="solid" w:color="FFFFFF" w:fill="auto"/>
          </w:tcPr>
          <w:p w14:paraId="5FF3968B" w14:textId="37A97D00" w:rsidR="009C07CC" w:rsidRPr="00030658" w:rsidRDefault="009C07CC" w:rsidP="009C07CC">
            <w:pPr>
              <w:pStyle w:val="TAL"/>
              <w:keepNext w:val="0"/>
              <w:rPr>
                <w:sz w:val="16"/>
                <w:szCs w:val="16"/>
              </w:rPr>
            </w:pPr>
          </w:p>
        </w:tc>
        <w:tc>
          <w:tcPr>
            <w:tcW w:w="708" w:type="dxa"/>
            <w:shd w:val="solid" w:color="FFFFFF" w:fill="auto"/>
          </w:tcPr>
          <w:p w14:paraId="1EE33853" w14:textId="7F3BE412" w:rsidR="009C07CC" w:rsidRPr="00030658" w:rsidRDefault="009C07CC" w:rsidP="009C07CC">
            <w:pPr>
              <w:pStyle w:val="TAC"/>
              <w:keepNext w:val="0"/>
              <w:rPr>
                <w:sz w:val="16"/>
                <w:szCs w:val="16"/>
              </w:rPr>
            </w:pPr>
          </w:p>
        </w:tc>
      </w:tr>
      <w:tr w:rsidR="00030658" w:rsidRPr="00030658" w14:paraId="22461C8B" w14:textId="77777777" w:rsidTr="00576792">
        <w:tc>
          <w:tcPr>
            <w:tcW w:w="800" w:type="dxa"/>
            <w:shd w:val="solid" w:color="FFFFFF" w:fill="auto"/>
          </w:tcPr>
          <w:p w14:paraId="3E559ACE" w14:textId="0DD41FFE" w:rsidR="00805BD9" w:rsidRPr="00030658" w:rsidRDefault="00805BD9" w:rsidP="00805BD9">
            <w:pPr>
              <w:pStyle w:val="TAC"/>
              <w:keepNext w:val="0"/>
              <w:rPr>
                <w:sz w:val="16"/>
                <w:szCs w:val="16"/>
              </w:rPr>
            </w:pPr>
          </w:p>
        </w:tc>
        <w:tc>
          <w:tcPr>
            <w:tcW w:w="1043" w:type="dxa"/>
            <w:shd w:val="solid" w:color="FFFFFF" w:fill="auto"/>
          </w:tcPr>
          <w:p w14:paraId="75209864" w14:textId="34C893A0" w:rsidR="00805BD9" w:rsidRPr="00030658" w:rsidRDefault="00805BD9" w:rsidP="00805BD9">
            <w:pPr>
              <w:pStyle w:val="TAC"/>
              <w:keepNext w:val="0"/>
              <w:rPr>
                <w:sz w:val="16"/>
                <w:szCs w:val="16"/>
              </w:rPr>
            </w:pPr>
          </w:p>
        </w:tc>
        <w:tc>
          <w:tcPr>
            <w:tcW w:w="1134" w:type="dxa"/>
            <w:shd w:val="solid" w:color="FFFFFF" w:fill="auto"/>
          </w:tcPr>
          <w:p w14:paraId="7E832012" w14:textId="2A95180E" w:rsidR="00805BD9" w:rsidRPr="00030658" w:rsidRDefault="00805BD9" w:rsidP="00805BD9">
            <w:pPr>
              <w:pStyle w:val="TAC"/>
              <w:keepNext w:val="0"/>
              <w:jc w:val="left"/>
              <w:rPr>
                <w:rFonts w:cs="Arial"/>
                <w:sz w:val="16"/>
                <w:szCs w:val="16"/>
              </w:rPr>
            </w:pPr>
          </w:p>
        </w:tc>
        <w:tc>
          <w:tcPr>
            <w:tcW w:w="709" w:type="dxa"/>
            <w:shd w:val="solid" w:color="FFFFFF" w:fill="auto"/>
          </w:tcPr>
          <w:p w14:paraId="07725A8A" w14:textId="3F57E911" w:rsidR="00805BD9" w:rsidRPr="00030658" w:rsidRDefault="00805BD9" w:rsidP="00805BD9">
            <w:pPr>
              <w:pStyle w:val="TAC"/>
              <w:rPr>
                <w:sz w:val="16"/>
                <w:szCs w:val="16"/>
              </w:rPr>
            </w:pPr>
          </w:p>
        </w:tc>
        <w:tc>
          <w:tcPr>
            <w:tcW w:w="425" w:type="dxa"/>
            <w:shd w:val="solid" w:color="FFFFFF" w:fill="auto"/>
          </w:tcPr>
          <w:p w14:paraId="49080752" w14:textId="1751FCB2" w:rsidR="00805BD9" w:rsidRPr="00030658" w:rsidRDefault="00805BD9" w:rsidP="00805BD9">
            <w:pPr>
              <w:pStyle w:val="TAC"/>
              <w:rPr>
                <w:sz w:val="16"/>
                <w:szCs w:val="16"/>
              </w:rPr>
            </w:pPr>
          </w:p>
        </w:tc>
        <w:tc>
          <w:tcPr>
            <w:tcW w:w="425" w:type="dxa"/>
            <w:shd w:val="solid" w:color="FFFFFF" w:fill="auto"/>
          </w:tcPr>
          <w:p w14:paraId="540DAE8D" w14:textId="43FE8C1D" w:rsidR="00805BD9" w:rsidRPr="00030658" w:rsidRDefault="00805BD9" w:rsidP="00805BD9">
            <w:pPr>
              <w:pStyle w:val="TAC"/>
              <w:rPr>
                <w:sz w:val="16"/>
                <w:szCs w:val="16"/>
              </w:rPr>
            </w:pPr>
          </w:p>
        </w:tc>
        <w:tc>
          <w:tcPr>
            <w:tcW w:w="4395" w:type="dxa"/>
            <w:shd w:val="solid" w:color="FFFFFF" w:fill="auto"/>
          </w:tcPr>
          <w:p w14:paraId="2BEE484A" w14:textId="45ED8470" w:rsidR="00805BD9" w:rsidRPr="00030658" w:rsidRDefault="00805BD9" w:rsidP="00805BD9">
            <w:pPr>
              <w:pStyle w:val="TAL"/>
              <w:keepNext w:val="0"/>
              <w:rPr>
                <w:sz w:val="16"/>
                <w:szCs w:val="16"/>
              </w:rPr>
            </w:pPr>
          </w:p>
        </w:tc>
        <w:tc>
          <w:tcPr>
            <w:tcW w:w="708" w:type="dxa"/>
            <w:shd w:val="solid" w:color="FFFFFF" w:fill="auto"/>
          </w:tcPr>
          <w:p w14:paraId="6F581C64" w14:textId="68D81D6B" w:rsidR="00805BD9" w:rsidRPr="00030658" w:rsidRDefault="00805BD9" w:rsidP="00805BD9">
            <w:pPr>
              <w:pStyle w:val="TAC"/>
              <w:keepNext w:val="0"/>
              <w:rPr>
                <w:sz w:val="16"/>
                <w:szCs w:val="16"/>
              </w:rPr>
            </w:pPr>
          </w:p>
        </w:tc>
      </w:tr>
      <w:tr w:rsidR="00030658" w:rsidRPr="00030658" w14:paraId="4167E166" w14:textId="77777777" w:rsidTr="00576792">
        <w:tc>
          <w:tcPr>
            <w:tcW w:w="800" w:type="dxa"/>
            <w:shd w:val="solid" w:color="FFFFFF" w:fill="auto"/>
          </w:tcPr>
          <w:p w14:paraId="490672CD" w14:textId="4A12E01A" w:rsidR="003F4039" w:rsidRPr="00030658" w:rsidRDefault="003F4039" w:rsidP="003F4039">
            <w:pPr>
              <w:pStyle w:val="TAC"/>
              <w:keepNext w:val="0"/>
              <w:rPr>
                <w:sz w:val="16"/>
                <w:szCs w:val="16"/>
              </w:rPr>
            </w:pPr>
          </w:p>
        </w:tc>
        <w:tc>
          <w:tcPr>
            <w:tcW w:w="1043" w:type="dxa"/>
            <w:shd w:val="solid" w:color="FFFFFF" w:fill="auto"/>
          </w:tcPr>
          <w:p w14:paraId="176F0C80" w14:textId="65495A1C" w:rsidR="003F4039" w:rsidRPr="00030658" w:rsidRDefault="003F4039" w:rsidP="003F4039">
            <w:pPr>
              <w:pStyle w:val="TAC"/>
              <w:keepNext w:val="0"/>
              <w:rPr>
                <w:sz w:val="16"/>
                <w:szCs w:val="16"/>
              </w:rPr>
            </w:pPr>
          </w:p>
        </w:tc>
        <w:tc>
          <w:tcPr>
            <w:tcW w:w="1134" w:type="dxa"/>
            <w:shd w:val="solid" w:color="FFFFFF" w:fill="auto"/>
          </w:tcPr>
          <w:p w14:paraId="1A3F3ECD" w14:textId="569D22B5" w:rsidR="003F4039" w:rsidRPr="00030658" w:rsidRDefault="003F4039" w:rsidP="003F4039">
            <w:pPr>
              <w:pStyle w:val="TAC"/>
              <w:keepNext w:val="0"/>
              <w:jc w:val="left"/>
              <w:rPr>
                <w:rFonts w:cs="Arial"/>
                <w:sz w:val="16"/>
                <w:szCs w:val="16"/>
              </w:rPr>
            </w:pPr>
          </w:p>
        </w:tc>
        <w:tc>
          <w:tcPr>
            <w:tcW w:w="709" w:type="dxa"/>
            <w:shd w:val="solid" w:color="FFFFFF" w:fill="auto"/>
          </w:tcPr>
          <w:p w14:paraId="07591013" w14:textId="0137D96F" w:rsidR="003F4039" w:rsidRPr="00030658" w:rsidRDefault="003F4039" w:rsidP="003F4039">
            <w:pPr>
              <w:pStyle w:val="TAC"/>
              <w:rPr>
                <w:sz w:val="16"/>
                <w:szCs w:val="16"/>
              </w:rPr>
            </w:pPr>
          </w:p>
        </w:tc>
        <w:tc>
          <w:tcPr>
            <w:tcW w:w="425" w:type="dxa"/>
            <w:shd w:val="solid" w:color="FFFFFF" w:fill="auto"/>
          </w:tcPr>
          <w:p w14:paraId="7ECA54F5" w14:textId="7E82F682" w:rsidR="003F4039" w:rsidRPr="00030658" w:rsidRDefault="003F4039" w:rsidP="003F4039">
            <w:pPr>
              <w:pStyle w:val="TAC"/>
              <w:rPr>
                <w:sz w:val="16"/>
                <w:szCs w:val="16"/>
              </w:rPr>
            </w:pPr>
          </w:p>
        </w:tc>
        <w:tc>
          <w:tcPr>
            <w:tcW w:w="425" w:type="dxa"/>
            <w:shd w:val="solid" w:color="FFFFFF" w:fill="auto"/>
          </w:tcPr>
          <w:p w14:paraId="332A33B7" w14:textId="73A7916D" w:rsidR="003F4039" w:rsidRPr="00030658" w:rsidRDefault="003F4039" w:rsidP="003F4039">
            <w:pPr>
              <w:pStyle w:val="TAC"/>
              <w:rPr>
                <w:sz w:val="16"/>
                <w:szCs w:val="16"/>
              </w:rPr>
            </w:pPr>
          </w:p>
        </w:tc>
        <w:tc>
          <w:tcPr>
            <w:tcW w:w="4395" w:type="dxa"/>
            <w:shd w:val="solid" w:color="FFFFFF" w:fill="auto"/>
          </w:tcPr>
          <w:p w14:paraId="750EBEEE" w14:textId="1F434B2C" w:rsidR="003F4039" w:rsidRPr="00030658" w:rsidRDefault="003F4039" w:rsidP="001D14FA">
            <w:pPr>
              <w:pStyle w:val="TAL"/>
              <w:rPr>
                <w:sz w:val="16"/>
                <w:szCs w:val="16"/>
              </w:rPr>
            </w:pPr>
          </w:p>
        </w:tc>
        <w:tc>
          <w:tcPr>
            <w:tcW w:w="708" w:type="dxa"/>
            <w:shd w:val="solid" w:color="FFFFFF" w:fill="auto"/>
          </w:tcPr>
          <w:p w14:paraId="51BFAD4A" w14:textId="1DDC15F6" w:rsidR="003F4039" w:rsidRPr="00030658" w:rsidRDefault="003F4039" w:rsidP="003F4039">
            <w:pPr>
              <w:pStyle w:val="TAC"/>
              <w:keepNext w:val="0"/>
              <w:rPr>
                <w:sz w:val="16"/>
                <w:szCs w:val="16"/>
              </w:rPr>
            </w:pPr>
          </w:p>
        </w:tc>
      </w:tr>
      <w:tr w:rsidR="00030658" w:rsidRPr="00030658" w14:paraId="719F8A9D" w14:textId="77777777" w:rsidTr="00576792">
        <w:tc>
          <w:tcPr>
            <w:tcW w:w="800" w:type="dxa"/>
            <w:shd w:val="solid" w:color="FFFFFF" w:fill="auto"/>
          </w:tcPr>
          <w:p w14:paraId="2C6C1111" w14:textId="4B0AFC36" w:rsidR="00DB701E" w:rsidRPr="00030658" w:rsidRDefault="00DB701E" w:rsidP="003F4039">
            <w:pPr>
              <w:pStyle w:val="TAC"/>
              <w:keepNext w:val="0"/>
              <w:rPr>
                <w:sz w:val="16"/>
                <w:szCs w:val="16"/>
              </w:rPr>
            </w:pPr>
          </w:p>
        </w:tc>
        <w:tc>
          <w:tcPr>
            <w:tcW w:w="1043" w:type="dxa"/>
            <w:shd w:val="solid" w:color="FFFFFF" w:fill="auto"/>
          </w:tcPr>
          <w:p w14:paraId="48D788AD" w14:textId="75D36D09" w:rsidR="00DB701E" w:rsidRPr="00030658" w:rsidRDefault="00DB701E" w:rsidP="003F4039">
            <w:pPr>
              <w:pStyle w:val="TAC"/>
              <w:keepNext w:val="0"/>
              <w:rPr>
                <w:sz w:val="16"/>
                <w:szCs w:val="16"/>
              </w:rPr>
            </w:pPr>
          </w:p>
        </w:tc>
        <w:tc>
          <w:tcPr>
            <w:tcW w:w="1134" w:type="dxa"/>
            <w:shd w:val="solid" w:color="FFFFFF" w:fill="auto"/>
          </w:tcPr>
          <w:p w14:paraId="0FA323FA" w14:textId="0A18D5EC" w:rsidR="00DB701E" w:rsidRPr="00030658" w:rsidRDefault="00DB701E" w:rsidP="003F4039">
            <w:pPr>
              <w:pStyle w:val="TAC"/>
              <w:keepNext w:val="0"/>
              <w:jc w:val="left"/>
              <w:rPr>
                <w:sz w:val="16"/>
                <w:szCs w:val="16"/>
              </w:rPr>
            </w:pP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2737287C" w:rsidR="00DB701E" w:rsidRPr="00030658" w:rsidRDefault="00DB701E" w:rsidP="001D14FA">
            <w:pPr>
              <w:pStyle w:val="TAL"/>
              <w:rPr>
                <w:sz w:val="16"/>
                <w:szCs w:val="16"/>
              </w:rPr>
            </w:pPr>
          </w:p>
        </w:tc>
        <w:tc>
          <w:tcPr>
            <w:tcW w:w="708" w:type="dxa"/>
            <w:shd w:val="solid" w:color="FFFFFF" w:fill="auto"/>
          </w:tcPr>
          <w:p w14:paraId="29EFDA89" w14:textId="512C2FEB" w:rsidR="00DB701E" w:rsidRPr="00030658" w:rsidRDefault="00DB701E" w:rsidP="003F4039">
            <w:pPr>
              <w:pStyle w:val="TAC"/>
              <w:keepNext w:val="0"/>
              <w:rPr>
                <w:sz w:val="16"/>
                <w:szCs w:val="16"/>
              </w:rPr>
            </w:pPr>
          </w:p>
        </w:tc>
      </w:tr>
      <w:tr w:rsidR="00030658" w:rsidRPr="00030658" w14:paraId="61BD0533" w14:textId="77777777" w:rsidTr="00576792">
        <w:tc>
          <w:tcPr>
            <w:tcW w:w="800" w:type="dxa"/>
            <w:shd w:val="solid" w:color="FFFFFF" w:fill="auto"/>
          </w:tcPr>
          <w:p w14:paraId="7D6E64E7" w14:textId="79D0B929" w:rsidR="00ED3C9F" w:rsidRPr="00030658" w:rsidRDefault="00ED3C9F" w:rsidP="00ED3C9F">
            <w:pPr>
              <w:pStyle w:val="TAC"/>
              <w:keepNext w:val="0"/>
              <w:rPr>
                <w:sz w:val="16"/>
                <w:szCs w:val="16"/>
              </w:rPr>
            </w:pPr>
          </w:p>
        </w:tc>
        <w:tc>
          <w:tcPr>
            <w:tcW w:w="1043" w:type="dxa"/>
            <w:shd w:val="solid" w:color="FFFFFF" w:fill="auto"/>
          </w:tcPr>
          <w:p w14:paraId="0F21FFC3" w14:textId="1933F87E" w:rsidR="00ED3C9F" w:rsidRPr="00030658" w:rsidRDefault="00ED3C9F" w:rsidP="00ED3C9F">
            <w:pPr>
              <w:pStyle w:val="TAC"/>
              <w:keepNext w:val="0"/>
              <w:rPr>
                <w:sz w:val="16"/>
                <w:szCs w:val="16"/>
              </w:rPr>
            </w:pPr>
          </w:p>
        </w:tc>
        <w:tc>
          <w:tcPr>
            <w:tcW w:w="1134" w:type="dxa"/>
            <w:shd w:val="solid" w:color="FFFFFF" w:fill="auto"/>
          </w:tcPr>
          <w:p w14:paraId="265D8979" w14:textId="12B3DD0D" w:rsidR="00ED3C9F" w:rsidRPr="00030658" w:rsidRDefault="00ED3C9F" w:rsidP="00ED3C9F">
            <w:pPr>
              <w:pStyle w:val="TAC"/>
              <w:keepNext w:val="0"/>
              <w:jc w:val="left"/>
              <w:rPr>
                <w:sz w:val="16"/>
                <w:szCs w:val="16"/>
              </w:rPr>
            </w:pPr>
          </w:p>
        </w:tc>
        <w:tc>
          <w:tcPr>
            <w:tcW w:w="709" w:type="dxa"/>
            <w:shd w:val="solid" w:color="FFFFFF" w:fill="auto"/>
          </w:tcPr>
          <w:p w14:paraId="6D6FB22F" w14:textId="325C1C3B" w:rsidR="00ED3C9F" w:rsidRPr="00030658" w:rsidRDefault="00ED3C9F" w:rsidP="00ED3C9F">
            <w:pPr>
              <w:pStyle w:val="TAC"/>
              <w:rPr>
                <w:sz w:val="16"/>
                <w:szCs w:val="16"/>
              </w:rPr>
            </w:pPr>
          </w:p>
        </w:tc>
        <w:tc>
          <w:tcPr>
            <w:tcW w:w="425" w:type="dxa"/>
            <w:shd w:val="solid" w:color="FFFFFF" w:fill="auto"/>
          </w:tcPr>
          <w:p w14:paraId="71139CFF" w14:textId="106CA0A9" w:rsidR="00ED3C9F" w:rsidRPr="00030658" w:rsidRDefault="00ED3C9F" w:rsidP="00ED3C9F">
            <w:pPr>
              <w:pStyle w:val="TAC"/>
              <w:rPr>
                <w:sz w:val="16"/>
                <w:szCs w:val="16"/>
              </w:rPr>
            </w:pPr>
          </w:p>
        </w:tc>
        <w:tc>
          <w:tcPr>
            <w:tcW w:w="425" w:type="dxa"/>
            <w:shd w:val="solid" w:color="FFFFFF" w:fill="auto"/>
          </w:tcPr>
          <w:p w14:paraId="187AE072" w14:textId="7B94A436" w:rsidR="00ED3C9F" w:rsidRPr="00030658" w:rsidRDefault="00ED3C9F" w:rsidP="00ED3C9F">
            <w:pPr>
              <w:pStyle w:val="TAC"/>
              <w:rPr>
                <w:sz w:val="16"/>
                <w:szCs w:val="16"/>
              </w:rPr>
            </w:pPr>
          </w:p>
        </w:tc>
        <w:tc>
          <w:tcPr>
            <w:tcW w:w="4395" w:type="dxa"/>
            <w:shd w:val="solid" w:color="FFFFFF" w:fill="auto"/>
          </w:tcPr>
          <w:p w14:paraId="3D0127FE" w14:textId="1B7BE88A" w:rsidR="00ED3C9F" w:rsidRPr="00030658" w:rsidRDefault="00ED3C9F" w:rsidP="00ED3C9F">
            <w:pPr>
              <w:pStyle w:val="TAL"/>
              <w:rPr>
                <w:sz w:val="16"/>
                <w:szCs w:val="16"/>
              </w:rPr>
            </w:pPr>
          </w:p>
        </w:tc>
        <w:tc>
          <w:tcPr>
            <w:tcW w:w="708" w:type="dxa"/>
            <w:shd w:val="solid" w:color="FFFFFF" w:fill="auto"/>
          </w:tcPr>
          <w:p w14:paraId="7068060D" w14:textId="7F7A8CE3" w:rsidR="00ED3C9F" w:rsidRPr="00030658" w:rsidRDefault="00ED3C9F" w:rsidP="00ED3C9F">
            <w:pPr>
              <w:pStyle w:val="TAC"/>
              <w:keepNext w:val="0"/>
              <w:rPr>
                <w:sz w:val="16"/>
                <w:szCs w:val="16"/>
              </w:rPr>
            </w:pPr>
          </w:p>
        </w:tc>
      </w:tr>
    </w:tbl>
    <w:p w14:paraId="4486818B" w14:textId="7373A204" w:rsidR="00294B58" w:rsidRPr="0013249B" w:rsidRDefault="00294B58" w:rsidP="00E95B19">
      <w:pPr>
        <w:rPr>
          <w:rFonts w:eastAsia="SimSun"/>
          <w:lang w:eastAsia="zh-CN"/>
        </w:rPr>
      </w:pPr>
    </w:p>
    <w:sectPr w:rsidR="00294B58" w:rsidRPr="0013249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73E2E" w14:textId="77777777" w:rsidR="001860F3" w:rsidRDefault="001860F3" w:rsidP="00A12736">
      <w:r>
        <w:separator/>
      </w:r>
    </w:p>
    <w:p w14:paraId="1C2959C2" w14:textId="77777777" w:rsidR="001860F3" w:rsidRDefault="001860F3" w:rsidP="00A12736"/>
  </w:endnote>
  <w:endnote w:type="continuationSeparator" w:id="0">
    <w:p w14:paraId="37E187A4" w14:textId="77777777" w:rsidR="001860F3" w:rsidRDefault="001860F3" w:rsidP="00A12736">
      <w:r>
        <w:continuationSeparator/>
      </w:r>
    </w:p>
    <w:p w14:paraId="621D63BC" w14:textId="77777777" w:rsidR="001860F3" w:rsidRDefault="001860F3"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BDC30" w14:textId="77777777" w:rsidR="001860F3" w:rsidRDefault="001860F3" w:rsidP="00A12736">
      <w:r>
        <w:separator/>
      </w:r>
    </w:p>
    <w:p w14:paraId="1E6AD616" w14:textId="77777777" w:rsidR="001860F3" w:rsidRDefault="001860F3" w:rsidP="00A12736"/>
  </w:footnote>
  <w:footnote w:type="continuationSeparator" w:id="0">
    <w:p w14:paraId="3D7FE10E" w14:textId="77777777" w:rsidR="001860F3" w:rsidRDefault="001860F3" w:rsidP="00A12736">
      <w:r>
        <w:continuationSeparator/>
      </w:r>
    </w:p>
    <w:p w14:paraId="6DE9BE29" w14:textId="77777777" w:rsidR="001860F3" w:rsidRDefault="001860F3"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0B7482D5"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C616A8">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1D8F9599"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C616A8">
      <w:rPr>
        <w:rFonts w:ascii="Arial" w:hAnsi="Arial" w:cs="Arial"/>
        <w:b/>
        <w:noProof/>
        <w:szCs w:val="18"/>
      </w:rPr>
      <w:t>3GPP TR 26.9xx V20.0.0 (2026-02)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D96"/>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2170"/>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TotalTime>
  <Pages>9</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8126</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Waqar Zia</cp:lastModifiedBy>
  <cp:revision>9</cp:revision>
  <cp:lastPrinted>2023-06-14T11:10:00Z</cp:lastPrinted>
  <dcterms:created xsi:type="dcterms:W3CDTF">2026-02-03T22:03:00Z</dcterms:created>
  <dcterms:modified xsi:type="dcterms:W3CDTF">2026-02-03T22:19:00Z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