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9CE8C09"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r w:rsidR="004F0A8D">
              <w:t>9</w:t>
            </w:r>
            <w:r w:rsidR="00BA4A6E" w:rsidRPr="000C6CB9">
              <w:t>.</w:t>
            </w:r>
            <w:r w:rsidR="00913EEA">
              <w:t>2</w:t>
            </w:r>
            <w:bookmarkEnd w:id="3"/>
            <w:r w:rsidR="004C0494" w:rsidRPr="000C6CB9">
              <w:t xml:space="preserve"> </w:t>
            </w:r>
            <w:r w:rsidRPr="000C6CB9">
              <w:rPr>
                <w:sz w:val="32"/>
              </w:rPr>
              <w:t>(</w:t>
            </w:r>
            <w:bookmarkStart w:id="4" w:name="issueDate"/>
            <w:r w:rsidR="00BA4A6E" w:rsidRPr="000C6CB9">
              <w:rPr>
                <w:sz w:val="32"/>
              </w:rPr>
              <w:t>202</w:t>
            </w:r>
            <w:r w:rsidR="004F0A8D">
              <w:rPr>
                <w:sz w:val="32"/>
              </w:rPr>
              <w:t>6</w:t>
            </w:r>
            <w:r w:rsidRPr="000C6CB9">
              <w:rPr>
                <w:sz w:val="32"/>
              </w:rPr>
              <w:t>-</w:t>
            </w:r>
            <w:r w:rsidR="004F0A8D">
              <w:rPr>
                <w:sz w:val="32"/>
              </w:rPr>
              <w:t>02</w:t>
            </w:r>
            <w:bookmarkEnd w:id="4"/>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5" w:name="spectype2"/>
            <w:r w:rsidR="00D57972" w:rsidRPr="000C6CB9">
              <w:t>Report</w:t>
            </w:r>
            <w:bookmarkEnd w:id="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6" w:name="specTitle"/>
            <w:r w:rsidR="00BA1A8A" w:rsidRPr="00EF6A23">
              <w:t>Services and System Aspects</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6"/>
          </w:p>
          <w:p w14:paraId="1D2A8F5E" w14:textId="33156150" w:rsidR="004F0988" w:rsidRPr="000C6CB9" w:rsidRDefault="004F0988" w:rsidP="00133525">
            <w:pPr>
              <w:pStyle w:val="ZT"/>
              <w:framePr w:wrap="auto" w:hAnchor="text" w:yAlign="inline"/>
            </w:pP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7" w:name="specRelease"/>
            <w:r w:rsidR="00913EEA">
              <w:rPr>
                <w:rStyle w:val="ZGSM"/>
              </w:rPr>
              <w:t>20</w:t>
            </w:r>
            <w:bookmarkEnd w:id="7"/>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2" w:name="copyrightDate"/>
            <w:r w:rsidRPr="00FF29FA">
              <w:rPr>
                <w:noProof/>
                <w:sz w:val="18"/>
              </w:rPr>
              <w:t>2</w:t>
            </w:r>
            <w:r w:rsidR="008E2D68" w:rsidRPr="00FF29FA">
              <w:rPr>
                <w:noProof/>
                <w:sz w:val="18"/>
              </w:rPr>
              <w:t>02</w:t>
            </w:r>
            <w:bookmarkEnd w:id="12"/>
            <w:r w:rsidR="000E60DD">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784C8601"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1</w:t>
      </w:r>
      <w:r>
        <w:rPr>
          <w:rFonts w:asciiTheme="minorHAnsi" w:eastAsiaTheme="minorEastAsia" w:hAnsiTheme="minorHAnsi" w:cstheme="minorBidi"/>
          <w:kern w:val="2"/>
          <w:sz w:val="24"/>
          <w:szCs w:val="24"/>
          <w:lang w:val="en-DE"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2</w:t>
      </w:r>
      <w:r>
        <w:rPr>
          <w:rFonts w:asciiTheme="minorHAnsi" w:eastAsiaTheme="minorEastAsia" w:hAnsiTheme="minorHAnsi" w:cstheme="minorBidi"/>
          <w:kern w:val="2"/>
          <w:sz w:val="24"/>
          <w:szCs w:val="24"/>
          <w:lang w:val="en-DE"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3</w:t>
      </w:r>
      <w:r>
        <w:rPr>
          <w:rFonts w:asciiTheme="minorHAnsi" w:eastAsiaTheme="minorEastAsia" w:hAnsiTheme="minorHAnsi" w:cstheme="minorBidi"/>
          <w:kern w:val="2"/>
          <w:sz w:val="24"/>
          <w:szCs w:val="24"/>
          <w:lang w:val="en-DE"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3.1</w:t>
      </w:r>
      <w:r>
        <w:rPr>
          <w:rFonts w:asciiTheme="minorHAnsi" w:eastAsiaTheme="minorEastAsia" w:hAnsiTheme="minorHAnsi" w:cstheme="minorBidi"/>
          <w:kern w:val="2"/>
          <w:sz w:val="24"/>
          <w:szCs w:val="24"/>
          <w:lang w:val="en-DE"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3.2</w:t>
      </w:r>
      <w:r>
        <w:rPr>
          <w:rFonts w:asciiTheme="minorHAnsi" w:eastAsiaTheme="minorEastAsia" w:hAnsiTheme="minorHAnsi" w:cstheme="minorBidi"/>
          <w:kern w:val="2"/>
          <w:sz w:val="24"/>
          <w:szCs w:val="24"/>
          <w:lang w:val="en-DE"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3.3</w:t>
      </w:r>
      <w:r>
        <w:rPr>
          <w:rFonts w:asciiTheme="minorHAnsi" w:eastAsiaTheme="minorEastAsia" w:hAnsiTheme="minorHAnsi" w:cstheme="minorBidi"/>
          <w:kern w:val="2"/>
          <w:sz w:val="24"/>
          <w:szCs w:val="24"/>
          <w:lang w:val="en-DE"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4.1</w:t>
      </w:r>
      <w:r>
        <w:rPr>
          <w:rFonts w:asciiTheme="minorHAnsi" w:eastAsiaTheme="minorEastAsia" w:hAnsiTheme="minorHAnsi" w:cstheme="minorBidi"/>
          <w:kern w:val="2"/>
          <w:sz w:val="24"/>
          <w:szCs w:val="24"/>
          <w:lang w:val="en-DE"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4.2</w:t>
      </w:r>
      <w:r>
        <w:rPr>
          <w:rFonts w:asciiTheme="minorHAnsi" w:eastAsiaTheme="minorEastAsia" w:hAnsiTheme="minorHAnsi" w:cstheme="minorBidi"/>
          <w:kern w:val="2"/>
          <w:sz w:val="24"/>
          <w:szCs w:val="24"/>
          <w:lang w:val="en-DE"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4.3</w:t>
      </w:r>
      <w:r>
        <w:rPr>
          <w:rFonts w:asciiTheme="minorHAnsi" w:eastAsiaTheme="minorEastAsia" w:hAnsiTheme="minorHAnsi" w:cstheme="minorBidi"/>
          <w:kern w:val="2"/>
          <w:sz w:val="24"/>
          <w:szCs w:val="24"/>
          <w:lang w:val="en-DE"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4.4</w:t>
      </w:r>
      <w:r>
        <w:rPr>
          <w:rFonts w:asciiTheme="minorHAnsi" w:eastAsiaTheme="minorEastAsia" w:hAnsiTheme="minorHAnsi" w:cstheme="minorBidi"/>
          <w:kern w:val="2"/>
          <w:sz w:val="24"/>
          <w:szCs w:val="24"/>
          <w:lang w:val="en-DE"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5.2.2</w:t>
      </w:r>
      <w:r>
        <w:rPr>
          <w:rFonts w:asciiTheme="minorHAnsi" w:eastAsiaTheme="minorEastAsia" w:hAnsiTheme="minorHAnsi" w:cstheme="minorBidi"/>
          <w:kern w:val="2"/>
          <w:sz w:val="24"/>
          <w:szCs w:val="24"/>
          <w:lang w:val="en-DE"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5.2.3</w:t>
      </w:r>
      <w:r>
        <w:rPr>
          <w:rFonts w:asciiTheme="minorHAnsi" w:eastAsiaTheme="minorEastAsia" w:hAnsiTheme="minorHAnsi" w:cstheme="minorBidi"/>
          <w:kern w:val="2"/>
          <w:sz w:val="24"/>
          <w:szCs w:val="24"/>
          <w:lang w:val="en-DE"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5.2.3.1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5.2.3.2</w:t>
      </w:r>
      <w:r>
        <w:rPr>
          <w:rFonts w:asciiTheme="minorHAnsi" w:eastAsiaTheme="minorEastAsia" w:hAnsiTheme="minorHAnsi" w:cstheme="minorBidi"/>
          <w:kern w:val="2"/>
          <w:sz w:val="24"/>
          <w:szCs w:val="24"/>
          <w:lang w:val="en-DE"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5.2.3.3</w:t>
      </w:r>
      <w:r>
        <w:rPr>
          <w:rFonts w:asciiTheme="minorHAnsi" w:eastAsiaTheme="minorEastAsia" w:hAnsiTheme="minorHAnsi" w:cstheme="minorBidi"/>
          <w:kern w:val="2"/>
          <w:sz w:val="24"/>
          <w:szCs w:val="24"/>
          <w:lang w:val="en-DE"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5.2.4</w:t>
      </w:r>
      <w:r>
        <w:rPr>
          <w:rFonts w:asciiTheme="minorHAnsi" w:eastAsiaTheme="minorEastAsia" w:hAnsiTheme="minorHAnsi" w:cstheme="minorBidi"/>
          <w:kern w:val="2"/>
          <w:sz w:val="24"/>
          <w:szCs w:val="24"/>
          <w:lang w:val="en-DE"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5.2.4.1</w:t>
      </w:r>
      <w:r>
        <w:rPr>
          <w:rFonts w:asciiTheme="minorHAnsi" w:eastAsiaTheme="minorEastAsia" w:hAnsiTheme="minorHAnsi" w:cstheme="minorBidi"/>
          <w:kern w:val="2"/>
          <w:sz w:val="24"/>
          <w:szCs w:val="24"/>
          <w:lang w:val="en-DE"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5.3.2</w:t>
      </w:r>
      <w:r>
        <w:rPr>
          <w:rFonts w:asciiTheme="minorHAnsi" w:eastAsiaTheme="minorEastAsia" w:hAnsiTheme="minorHAnsi" w:cstheme="minorBidi"/>
          <w:kern w:val="2"/>
          <w:sz w:val="24"/>
          <w:szCs w:val="24"/>
          <w:lang w:val="en-DE"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5.3.2.3</w:t>
      </w:r>
      <w:r>
        <w:rPr>
          <w:rFonts w:asciiTheme="minorHAnsi" w:eastAsiaTheme="minorEastAsia" w:hAnsiTheme="minorHAnsi" w:cstheme="minorBidi"/>
          <w:kern w:val="2"/>
          <w:sz w:val="24"/>
          <w:szCs w:val="24"/>
          <w:lang w:val="en-DE"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5.3.2.4</w:t>
      </w:r>
      <w:r>
        <w:rPr>
          <w:rFonts w:asciiTheme="minorHAnsi" w:eastAsiaTheme="minorEastAsia" w:hAnsiTheme="minorHAnsi" w:cstheme="minorBidi"/>
          <w:kern w:val="2"/>
          <w:sz w:val="24"/>
          <w:szCs w:val="24"/>
          <w:lang w:val="en-DE"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5.3.2.5</w:t>
      </w:r>
      <w:r>
        <w:rPr>
          <w:rFonts w:asciiTheme="minorHAnsi" w:eastAsiaTheme="minorEastAsia" w:hAnsiTheme="minorHAnsi" w:cstheme="minorBidi"/>
          <w:kern w:val="2"/>
          <w:sz w:val="24"/>
          <w:szCs w:val="24"/>
          <w:lang w:val="en-DE"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5.3.2.6</w:t>
      </w:r>
      <w:r>
        <w:rPr>
          <w:rFonts w:asciiTheme="minorHAnsi" w:eastAsiaTheme="minorEastAsia" w:hAnsiTheme="minorHAnsi" w:cstheme="minorBidi"/>
          <w:kern w:val="2"/>
          <w:sz w:val="24"/>
          <w:szCs w:val="24"/>
          <w:lang w:val="en-DE"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5.3.2.7</w:t>
      </w:r>
      <w:r>
        <w:rPr>
          <w:rFonts w:asciiTheme="minorHAnsi" w:eastAsiaTheme="minorEastAsia" w:hAnsiTheme="minorHAnsi" w:cstheme="minorBidi"/>
          <w:kern w:val="2"/>
          <w:sz w:val="24"/>
          <w:szCs w:val="24"/>
          <w:lang w:val="en-DE"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5.3.2.8</w:t>
      </w:r>
      <w:r>
        <w:rPr>
          <w:rFonts w:asciiTheme="minorHAnsi" w:eastAsiaTheme="minorEastAsia" w:hAnsiTheme="minorHAnsi" w:cstheme="minorBidi"/>
          <w:kern w:val="2"/>
          <w:sz w:val="24"/>
          <w:szCs w:val="24"/>
          <w:lang w:val="en-DE"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5.3.2.9</w:t>
      </w:r>
      <w:r>
        <w:rPr>
          <w:rFonts w:asciiTheme="minorHAnsi" w:eastAsiaTheme="minorEastAsia" w:hAnsiTheme="minorHAnsi" w:cstheme="minorBidi"/>
          <w:kern w:val="2"/>
          <w:sz w:val="24"/>
          <w:szCs w:val="24"/>
          <w:lang w:val="en-DE"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5.3.2.10</w:t>
      </w:r>
      <w:r>
        <w:rPr>
          <w:rFonts w:asciiTheme="minorHAnsi" w:eastAsiaTheme="minorEastAsia" w:hAnsiTheme="minorHAnsi" w:cstheme="minorBidi"/>
          <w:kern w:val="2"/>
          <w:sz w:val="24"/>
          <w:szCs w:val="24"/>
          <w:lang w:val="en-DE"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5.3.2.11</w:t>
      </w:r>
      <w:r>
        <w:rPr>
          <w:rFonts w:asciiTheme="minorHAnsi" w:eastAsiaTheme="minorEastAsia" w:hAnsiTheme="minorHAnsi" w:cstheme="minorBidi"/>
          <w:kern w:val="2"/>
          <w:sz w:val="24"/>
          <w:szCs w:val="24"/>
          <w:lang w:val="en-DE"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5.3.2.12</w:t>
      </w:r>
      <w:r>
        <w:rPr>
          <w:rFonts w:asciiTheme="minorHAnsi" w:eastAsiaTheme="minorEastAsia" w:hAnsiTheme="minorHAnsi" w:cstheme="minorBidi"/>
          <w:kern w:val="2"/>
          <w:sz w:val="24"/>
          <w:szCs w:val="24"/>
          <w:lang w:val="en-DE"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5.3.4</w:t>
      </w:r>
      <w:r>
        <w:rPr>
          <w:rFonts w:asciiTheme="minorHAnsi" w:eastAsiaTheme="minorEastAsia" w:hAnsiTheme="minorHAnsi" w:cstheme="minorBidi"/>
          <w:kern w:val="2"/>
          <w:sz w:val="24"/>
          <w:szCs w:val="24"/>
          <w:lang w:val="en-DE"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val="en-DE" w:eastAsia="en-GB"/>
          <w14:ligatures w14:val="standardContextual"/>
        </w:rPr>
      </w:pPr>
      <w:r>
        <w:t>5.3.4.1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val="en-DE" w:eastAsia="en-GB"/>
          <w14:ligatures w14:val="standardContextual"/>
        </w:rPr>
      </w:pPr>
      <w:r>
        <w:t>5.3.4.2</w:t>
      </w:r>
      <w:r>
        <w:rPr>
          <w:rFonts w:asciiTheme="minorHAnsi" w:eastAsiaTheme="minorEastAsia" w:hAnsiTheme="minorHAnsi" w:cstheme="minorBidi"/>
          <w:kern w:val="2"/>
          <w:sz w:val="24"/>
          <w:szCs w:val="24"/>
          <w:lang w:val="en-DE"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val="en-DE" w:eastAsia="en-GB"/>
          <w14:ligatures w14:val="standardContextual"/>
        </w:rPr>
      </w:pPr>
      <w:r>
        <w:t>5.3.4.2.1</w:t>
      </w:r>
      <w:r>
        <w:rPr>
          <w:rFonts w:asciiTheme="minorHAnsi" w:eastAsiaTheme="minorEastAsia" w:hAnsiTheme="minorHAnsi" w:cstheme="minorBidi"/>
          <w:kern w:val="2"/>
          <w:sz w:val="24"/>
          <w:szCs w:val="24"/>
          <w:lang w:val="en-DE"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val="en-DE" w:eastAsia="en-GB"/>
          <w14:ligatures w14:val="standardContextual"/>
        </w:rPr>
      </w:pPr>
      <w:r>
        <w:t>5.3.4.2.2</w:t>
      </w:r>
      <w:r>
        <w:rPr>
          <w:rFonts w:asciiTheme="minorHAnsi" w:eastAsiaTheme="minorEastAsia" w:hAnsiTheme="minorHAnsi" w:cstheme="minorBidi"/>
          <w:kern w:val="2"/>
          <w:sz w:val="24"/>
          <w:szCs w:val="24"/>
          <w:lang w:val="en-DE"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val="en-DE" w:eastAsia="en-GB"/>
          <w14:ligatures w14:val="standardContextual"/>
        </w:rPr>
      </w:pPr>
      <w:r>
        <w:t>5.3.4.3</w:t>
      </w:r>
      <w:r>
        <w:rPr>
          <w:rFonts w:asciiTheme="minorHAnsi" w:eastAsiaTheme="minorEastAsia" w:hAnsiTheme="minorHAnsi" w:cstheme="minorBidi"/>
          <w:kern w:val="2"/>
          <w:sz w:val="24"/>
          <w:szCs w:val="24"/>
          <w:lang w:val="en-DE"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val="en-DE" w:eastAsia="en-GB"/>
          <w14:ligatures w14:val="standardContextual"/>
        </w:rPr>
      </w:pPr>
      <w:r>
        <w:t>5.3.4.4</w:t>
      </w:r>
      <w:r>
        <w:rPr>
          <w:rFonts w:asciiTheme="minorHAnsi" w:eastAsiaTheme="minorEastAsia" w:hAnsiTheme="minorHAnsi" w:cstheme="minorBidi"/>
          <w:kern w:val="2"/>
          <w:sz w:val="24"/>
          <w:szCs w:val="24"/>
          <w:lang w:val="en-DE"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lastRenderedPageBreak/>
        <w:t>6</w:t>
      </w:r>
      <w:r>
        <w:rPr>
          <w:rFonts w:asciiTheme="minorHAnsi" w:eastAsiaTheme="minorEastAsia" w:hAnsiTheme="minorHAnsi" w:cstheme="minorBidi"/>
          <w:kern w:val="2"/>
          <w:sz w:val="24"/>
          <w:szCs w:val="24"/>
          <w:lang w:val="en-DE"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6.1</w:t>
      </w:r>
      <w:r>
        <w:rPr>
          <w:rFonts w:asciiTheme="minorHAnsi" w:eastAsiaTheme="minorEastAsia" w:hAnsiTheme="minorHAnsi" w:cstheme="minorBidi"/>
          <w:kern w:val="2"/>
          <w:sz w:val="24"/>
          <w:szCs w:val="24"/>
          <w:lang w:val="en-DE"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7</w:t>
      </w:r>
      <w:r>
        <w:rPr>
          <w:rFonts w:asciiTheme="minorHAnsi" w:eastAsiaTheme="minorEastAsia" w:hAnsiTheme="minorHAnsi" w:cstheme="minorBidi"/>
          <w:kern w:val="2"/>
          <w:sz w:val="24"/>
          <w:szCs w:val="24"/>
          <w:lang w:val="en-DE"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7.1</w:t>
      </w:r>
      <w:r>
        <w:rPr>
          <w:rFonts w:asciiTheme="minorHAnsi" w:eastAsiaTheme="minorEastAsia" w:hAnsiTheme="minorHAnsi" w:cstheme="minorBidi"/>
          <w:kern w:val="2"/>
          <w:sz w:val="24"/>
          <w:szCs w:val="24"/>
          <w:lang w:val="en-DE"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7.1.1</w:t>
      </w:r>
      <w:r>
        <w:rPr>
          <w:rFonts w:asciiTheme="minorHAnsi" w:eastAsiaTheme="minorEastAsia" w:hAnsiTheme="minorHAnsi" w:cstheme="minorBidi"/>
          <w:kern w:val="2"/>
          <w:sz w:val="24"/>
          <w:szCs w:val="24"/>
          <w:lang w:val="en-DE"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7.1.1.1</w:t>
      </w:r>
      <w:r>
        <w:rPr>
          <w:rFonts w:asciiTheme="minorHAnsi" w:eastAsiaTheme="minorEastAsia" w:hAnsiTheme="minorHAnsi" w:cstheme="minorBidi"/>
          <w:kern w:val="2"/>
          <w:sz w:val="24"/>
          <w:szCs w:val="24"/>
          <w:lang w:val="en-DE"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7.1.2</w:t>
      </w:r>
      <w:r>
        <w:rPr>
          <w:rFonts w:asciiTheme="minorHAnsi" w:eastAsiaTheme="minorEastAsia" w:hAnsiTheme="minorHAnsi" w:cstheme="minorBidi"/>
          <w:kern w:val="2"/>
          <w:sz w:val="24"/>
          <w:szCs w:val="24"/>
          <w:lang w:val="en-DE"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7.1.2.1</w:t>
      </w:r>
      <w:r>
        <w:rPr>
          <w:rFonts w:asciiTheme="minorHAnsi" w:eastAsiaTheme="minorEastAsia" w:hAnsiTheme="minorHAnsi" w:cstheme="minorBidi"/>
          <w:kern w:val="2"/>
          <w:sz w:val="24"/>
          <w:szCs w:val="24"/>
          <w:lang w:val="en-DE"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t>7.1.2.2</w:t>
      </w:r>
      <w:r>
        <w:rPr>
          <w:rFonts w:asciiTheme="minorHAnsi" w:eastAsiaTheme="minorEastAsia" w:hAnsiTheme="minorHAnsi" w:cstheme="minorBidi"/>
          <w:kern w:val="2"/>
          <w:sz w:val="24"/>
          <w:szCs w:val="24"/>
          <w:lang w:val="en-DE"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7.2</w:t>
      </w:r>
      <w:r>
        <w:rPr>
          <w:rFonts w:asciiTheme="minorHAnsi" w:eastAsiaTheme="minorEastAsia" w:hAnsiTheme="minorHAnsi" w:cstheme="minorBidi"/>
          <w:kern w:val="2"/>
          <w:sz w:val="24"/>
          <w:szCs w:val="24"/>
          <w:lang w:val="en-DE"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7.2.2</w:t>
      </w:r>
      <w:r>
        <w:rPr>
          <w:rFonts w:asciiTheme="minorHAnsi" w:eastAsiaTheme="minorEastAsia" w:hAnsiTheme="minorHAnsi" w:cstheme="minorBidi"/>
          <w:kern w:val="2"/>
          <w:sz w:val="24"/>
          <w:szCs w:val="24"/>
          <w:lang w:val="en-DE"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7.2.3</w:t>
      </w:r>
      <w:r>
        <w:rPr>
          <w:rFonts w:asciiTheme="minorHAnsi" w:eastAsiaTheme="minorEastAsia" w:hAnsiTheme="minorHAnsi" w:cstheme="minorBidi"/>
          <w:kern w:val="2"/>
          <w:sz w:val="24"/>
          <w:szCs w:val="24"/>
          <w:lang w:val="en-DE"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7.2.4</w:t>
      </w:r>
      <w:r>
        <w:rPr>
          <w:rFonts w:asciiTheme="minorHAnsi" w:eastAsiaTheme="minorEastAsia" w:hAnsiTheme="minorHAnsi" w:cstheme="minorBidi"/>
          <w:kern w:val="2"/>
          <w:sz w:val="24"/>
          <w:szCs w:val="24"/>
          <w:lang w:val="en-DE"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7.2.5</w:t>
      </w:r>
      <w:r>
        <w:rPr>
          <w:rFonts w:asciiTheme="minorHAnsi" w:eastAsiaTheme="minorEastAsia" w:hAnsiTheme="minorHAnsi" w:cstheme="minorBidi"/>
          <w:kern w:val="2"/>
          <w:sz w:val="24"/>
          <w:szCs w:val="24"/>
          <w:lang w:val="en-DE"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7.2.6</w:t>
      </w:r>
      <w:r>
        <w:rPr>
          <w:rFonts w:asciiTheme="minorHAnsi" w:eastAsiaTheme="minorEastAsia" w:hAnsiTheme="minorHAnsi" w:cstheme="minorBidi"/>
          <w:kern w:val="2"/>
          <w:sz w:val="24"/>
          <w:szCs w:val="24"/>
          <w:lang w:val="en-DE"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8</w:t>
      </w:r>
      <w:r>
        <w:rPr>
          <w:rFonts w:asciiTheme="minorHAnsi" w:eastAsiaTheme="minorEastAsia" w:hAnsiTheme="minorHAnsi" w:cstheme="minorBidi"/>
          <w:kern w:val="2"/>
          <w:sz w:val="24"/>
          <w:szCs w:val="24"/>
          <w:lang w:val="en-DE"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8.1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8.2</w:t>
      </w:r>
      <w:r>
        <w:rPr>
          <w:rFonts w:asciiTheme="minorHAnsi" w:eastAsiaTheme="minorEastAsia" w:hAnsiTheme="minorHAnsi" w:cstheme="minorBidi"/>
          <w:kern w:val="2"/>
          <w:sz w:val="24"/>
          <w:szCs w:val="24"/>
          <w:lang w:val="en-DE"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8.3</w:t>
      </w:r>
      <w:r>
        <w:rPr>
          <w:rFonts w:asciiTheme="minorHAnsi" w:eastAsiaTheme="minorEastAsia" w:hAnsiTheme="minorHAnsi" w:cstheme="minorBidi"/>
          <w:kern w:val="2"/>
          <w:sz w:val="24"/>
          <w:szCs w:val="24"/>
          <w:lang w:val="en-DE"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8.4</w:t>
      </w:r>
      <w:r>
        <w:rPr>
          <w:rFonts w:asciiTheme="minorHAnsi" w:eastAsiaTheme="minorEastAsia" w:hAnsiTheme="minorHAnsi" w:cstheme="minorBidi"/>
          <w:kern w:val="2"/>
          <w:sz w:val="24"/>
          <w:szCs w:val="24"/>
          <w:lang w:val="en-DE"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val="en-DE"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A.2</w:t>
      </w:r>
      <w:r>
        <w:rPr>
          <w:rFonts w:asciiTheme="minorHAnsi" w:eastAsiaTheme="minorEastAsia" w:hAnsiTheme="minorHAnsi" w:cstheme="minorBidi"/>
          <w:kern w:val="2"/>
          <w:sz w:val="24"/>
          <w:szCs w:val="24"/>
          <w:lang w:val="en-DE"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A.2.1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A.2.2</w:t>
      </w:r>
      <w:r>
        <w:rPr>
          <w:rFonts w:asciiTheme="minorHAnsi" w:eastAsiaTheme="minorEastAsia" w:hAnsiTheme="minorHAnsi" w:cstheme="minorBidi"/>
          <w:kern w:val="2"/>
          <w:sz w:val="24"/>
          <w:szCs w:val="24"/>
          <w:lang w:val="en-DE"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A.2.2.1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51EACADC"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A.2.2.2</w:t>
      </w:r>
      <w:r>
        <w:rPr>
          <w:rFonts w:asciiTheme="minorHAnsi" w:eastAsiaTheme="minorEastAsia" w:hAnsiTheme="minorHAnsi" w:cstheme="minorBidi"/>
          <w:kern w:val="2"/>
          <w:sz w:val="24"/>
          <w:szCs w:val="24"/>
          <w:lang w:val="en-DE"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Default="00BD6328">
      <w:pPr>
        <w:pStyle w:val="TOC4"/>
        <w:rPr>
          <w:rFonts w:asciiTheme="minorHAnsi" w:eastAsiaTheme="minorEastAsia" w:hAnsiTheme="minorHAnsi" w:cstheme="minorBidi"/>
          <w:kern w:val="2"/>
          <w:sz w:val="24"/>
          <w:szCs w:val="24"/>
          <w:lang w:val="en-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A.2.3</w:t>
      </w:r>
      <w:r>
        <w:rPr>
          <w:rFonts w:asciiTheme="minorHAnsi" w:eastAsiaTheme="minorEastAsia" w:hAnsiTheme="minorHAnsi" w:cstheme="minorBidi"/>
          <w:kern w:val="2"/>
          <w:sz w:val="24"/>
          <w:szCs w:val="24"/>
          <w:lang w:val="en-DE"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A.2.3.1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A.2.3.2</w:t>
      </w:r>
      <w:r>
        <w:rPr>
          <w:rFonts w:asciiTheme="minorHAnsi" w:eastAsiaTheme="minorEastAsia" w:hAnsiTheme="minorHAnsi" w:cstheme="minorBidi"/>
          <w:kern w:val="2"/>
          <w:sz w:val="24"/>
          <w:szCs w:val="24"/>
          <w:lang w:val="en-DE"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A.3</w:t>
      </w:r>
      <w:r>
        <w:rPr>
          <w:rFonts w:asciiTheme="minorHAnsi" w:eastAsiaTheme="minorEastAsia" w:hAnsiTheme="minorHAnsi" w:cstheme="minorBidi"/>
          <w:kern w:val="2"/>
          <w:sz w:val="24"/>
          <w:szCs w:val="24"/>
          <w:lang w:val="en-DE"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A.3.1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A.3.2</w:t>
      </w:r>
      <w:r>
        <w:rPr>
          <w:rFonts w:asciiTheme="minorHAnsi" w:eastAsiaTheme="minorEastAsia" w:hAnsiTheme="minorHAnsi" w:cstheme="minorBidi"/>
          <w:kern w:val="2"/>
          <w:sz w:val="24"/>
          <w:szCs w:val="24"/>
          <w:lang w:val="en-DE"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A.3.2.3</w:t>
      </w:r>
      <w:r>
        <w:rPr>
          <w:rFonts w:asciiTheme="minorHAnsi" w:eastAsiaTheme="minorEastAsia" w:hAnsiTheme="minorHAnsi" w:cstheme="minorBidi"/>
          <w:kern w:val="2"/>
          <w:sz w:val="24"/>
          <w:szCs w:val="24"/>
          <w:lang w:val="en-DE"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A.3.3</w:t>
      </w:r>
      <w:r>
        <w:rPr>
          <w:rFonts w:asciiTheme="minorHAnsi" w:eastAsiaTheme="minorEastAsia" w:hAnsiTheme="minorHAnsi" w:cstheme="minorBidi"/>
          <w:kern w:val="2"/>
          <w:sz w:val="24"/>
          <w:szCs w:val="24"/>
          <w:lang w:val="en-DE"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A.3.3.1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A.3.3.2</w:t>
      </w:r>
      <w:r>
        <w:rPr>
          <w:rFonts w:asciiTheme="minorHAnsi" w:eastAsiaTheme="minorEastAsia" w:hAnsiTheme="minorHAnsi" w:cstheme="minorBidi"/>
          <w:kern w:val="2"/>
          <w:sz w:val="24"/>
          <w:szCs w:val="24"/>
          <w:lang w:val="en-DE"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A.3.3.3</w:t>
      </w:r>
      <w:r>
        <w:rPr>
          <w:rFonts w:asciiTheme="minorHAnsi" w:eastAsiaTheme="minorEastAsia" w:hAnsiTheme="minorHAnsi" w:cstheme="minorBidi"/>
          <w:kern w:val="2"/>
          <w:sz w:val="24"/>
          <w:szCs w:val="24"/>
          <w:lang w:val="en-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rsidRPr="00BD6328">
        <w:rPr>
          <w:lang w:val="de-DE"/>
        </w:rPr>
        <w:t>A.4</w:t>
      </w:r>
      <w:r>
        <w:rPr>
          <w:rFonts w:asciiTheme="minorHAnsi" w:eastAsiaTheme="minorEastAsia" w:hAnsiTheme="minorHAnsi" w:cstheme="minorBidi"/>
          <w:kern w:val="2"/>
          <w:sz w:val="24"/>
          <w:szCs w:val="24"/>
          <w:lang w:val="en-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A.4.1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A.4.2</w:t>
      </w:r>
      <w:r>
        <w:rPr>
          <w:rFonts w:asciiTheme="minorHAnsi" w:eastAsiaTheme="minorEastAsia" w:hAnsiTheme="minorHAnsi" w:cstheme="minorBidi"/>
          <w:kern w:val="2"/>
          <w:sz w:val="24"/>
          <w:szCs w:val="24"/>
          <w:lang w:val="en-DE"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A.4.2.1</w:t>
      </w:r>
      <w:r>
        <w:rPr>
          <w:rFonts w:asciiTheme="minorHAnsi" w:eastAsiaTheme="minorEastAsia" w:hAnsiTheme="minorHAnsi" w:cstheme="minorBidi"/>
          <w:kern w:val="2"/>
          <w:sz w:val="24"/>
          <w:szCs w:val="24"/>
          <w:lang w:val="en-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A.4.2.2</w:t>
      </w:r>
      <w:r>
        <w:rPr>
          <w:rFonts w:asciiTheme="minorHAnsi" w:eastAsiaTheme="minorEastAsia" w:hAnsiTheme="minorHAnsi" w:cstheme="minorBidi"/>
          <w:kern w:val="2"/>
          <w:sz w:val="24"/>
          <w:szCs w:val="24"/>
          <w:lang w:val="en-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rsidRPr="00BD6328">
        <w:rPr>
          <w:lang w:val="de-DE"/>
        </w:rPr>
        <w:t>A.5</w:t>
      </w:r>
      <w:r>
        <w:rPr>
          <w:rFonts w:asciiTheme="minorHAnsi" w:eastAsiaTheme="minorEastAsia" w:hAnsiTheme="minorHAnsi" w:cstheme="minorBidi"/>
          <w:kern w:val="2"/>
          <w:sz w:val="24"/>
          <w:szCs w:val="24"/>
          <w:lang w:val="en-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A.5.1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A.5.2</w:t>
      </w:r>
      <w:r>
        <w:rPr>
          <w:rFonts w:asciiTheme="minorHAnsi" w:eastAsiaTheme="minorEastAsia" w:hAnsiTheme="minorHAnsi" w:cstheme="minorBidi"/>
          <w:kern w:val="2"/>
          <w:sz w:val="24"/>
          <w:szCs w:val="24"/>
          <w:lang w:val="en-DE"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A.5.2.1</w:t>
      </w:r>
      <w:r>
        <w:rPr>
          <w:rFonts w:asciiTheme="minorHAnsi" w:eastAsiaTheme="minorEastAsia" w:hAnsiTheme="minorHAnsi" w:cstheme="minorBidi"/>
          <w:kern w:val="2"/>
          <w:sz w:val="24"/>
          <w:szCs w:val="24"/>
          <w:lang w:val="en-DE"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en-DE"/>
        </w:rPr>
        <w:t>A.5.2.3</w:t>
      </w:r>
      <w:r>
        <w:rPr>
          <w:rFonts w:asciiTheme="minorHAnsi" w:eastAsiaTheme="minorEastAsia" w:hAnsiTheme="minorHAnsi" w:cstheme="minorBidi"/>
          <w:kern w:val="2"/>
          <w:sz w:val="24"/>
          <w:szCs w:val="24"/>
          <w:lang w:val="en-DE" w:eastAsia="en-GB"/>
          <w14:ligatures w14:val="standardContextual"/>
        </w:rPr>
        <w:tab/>
      </w:r>
      <w:r w:rsidRPr="00BD6328">
        <w:rPr>
          <w:lang w:val="en-DE"/>
        </w:rPr>
        <w:t>Resampler (iir32resample.h)</w:t>
      </w:r>
      <w:r w:rsidRPr="00BD6328">
        <w:rPr>
          <w:lang w:val="en-DE"/>
        </w:rPr>
        <w:tab/>
      </w:r>
      <w:r>
        <w:fldChar w:fldCharType="begin" w:fldLock="1"/>
      </w:r>
      <w:r w:rsidRPr="00BD6328">
        <w:rPr>
          <w:lang w:val="en-DE"/>
        </w:rPr>
        <w:instrText xml:space="preserve"> PAGEREF _Toc221794975 \h </w:instrText>
      </w:r>
      <w:r>
        <w:fldChar w:fldCharType="separate"/>
      </w:r>
      <w:r w:rsidRPr="00BD6328">
        <w:rPr>
          <w:lang w:val="en-DE"/>
        </w:rPr>
        <w:t>42</w:t>
      </w:r>
      <w:r>
        <w:fldChar w:fldCharType="end"/>
      </w:r>
    </w:p>
    <w:p w14:paraId="1867243D" w14:textId="5E1CC142"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en-DE"/>
        </w:rPr>
        <w:t>A.5.2.4</w:t>
      </w:r>
      <w:r w:rsidRPr="00BD6328">
        <w:rPr>
          <w:rFonts w:asciiTheme="minorHAnsi" w:eastAsiaTheme="minorEastAsia" w:hAnsiTheme="minorHAnsi" w:cstheme="minorBidi"/>
          <w:kern w:val="2"/>
          <w:sz w:val="24"/>
          <w:szCs w:val="24"/>
          <w:lang w:val="en-DE" w:eastAsia="en-GB"/>
          <w14:ligatures w14:val="standardContextual"/>
        </w:rPr>
        <w:tab/>
      </w:r>
      <w:r w:rsidRPr="00BD6328">
        <w:rPr>
          <w:lang w:val="en-DE"/>
        </w:rPr>
        <w:t>AAC Decoder (aacdecoder.h)</w:t>
      </w:r>
      <w:r w:rsidRPr="00BD6328">
        <w:rPr>
          <w:lang w:val="en-DE"/>
        </w:rPr>
        <w:tab/>
      </w:r>
      <w:r>
        <w:fldChar w:fldCharType="begin" w:fldLock="1"/>
      </w:r>
      <w:r w:rsidRPr="00BD6328">
        <w:rPr>
          <w:lang w:val="en-DE"/>
        </w:rPr>
        <w:instrText xml:space="preserve"> PAGEREF _Toc221794976 \h </w:instrText>
      </w:r>
      <w:r>
        <w:fldChar w:fldCharType="separate"/>
      </w:r>
      <w:r w:rsidRPr="00BD6328">
        <w:rPr>
          <w:lang w:val="en-DE"/>
        </w:rPr>
        <w:t>43</w:t>
      </w:r>
      <w:r>
        <w:fldChar w:fldCharType="end"/>
      </w:r>
    </w:p>
    <w:p w14:paraId="47E60197" w14:textId="7330D734"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A.5.2.5</w:t>
      </w:r>
      <w:r>
        <w:rPr>
          <w:rFonts w:asciiTheme="minorHAnsi" w:eastAsiaTheme="minorEastAsia" w:hAnsiTheme="minorHAnsi" w:cstheme="minorBidi"/>
          <w:kern w:val="2"/>
          <w:sz w:val="24"/>
          <w:szCs w:val="24"/>
          <w:lang w:val="en-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A.5.3.3</w:t>
      </w:r>
      <w:r>
        <w:rPr>
          <w:rFonts w:asciiTheme="minorHAnsi" w:eastAsiaTheme="minorEastAsia" w:hAnsiTheme="minorHAnsi" w:cstheme="minorBidi"/>
          <w:kern w:val="2"/>
          <w:sz w:val="24"/>
          <w:szCs w:val="24"/>
          <w:lang w:val="en-DE"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A.6</w:t>
      </w:r>
      <w:r>
        <w:rPr>
          <w:rFonts w:asciiTheme="minorHAnsi" w:eastAsiaTheme="minorEastAsia" w:hAnsiTheme="minorHAnsi" w:cstheme="minorBidi"/>
          <w:kern w:val="2"/>
          <w:sz w:val="24"/>
          <w:szCs w:val="24"/>
          <w:lang w:val="en-DE"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A.6.1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A.6.2</w:t>
      </w:r>
      <w:r>
        <w:rPr>
          <w:rFonts w:asciiTheme="minorHAnsi" w:eastAsiaTheme="minorEastAsia" w:hAnsiTheme="minorHAnsi" w:cstheme="minorBidi"/>
          <w:kern w:val="2"/>
          <w:sz w:val="24"/>
          <w:szCs w:val="24"/>
          <w:lang w:val="en-DE"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A.6.2.1</w:t>
      </w:r>
      <w:r>
        <w:rPr>
          <w:rFonts w:asciiTheme="minorHAnsi" w:eastAsiaTheme="minorEastAsia" w:hAnsiTheme="minorHAnsi" w:cstheme="minorBidi"/>
          <w:kern w:val="2"/>
          <w:sz w:val="24"/>
          <w:szCs w:val="24"/>
          <w:lang w:val="en-DE"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A.6.2.2</w:t>
      </w:r>
      <w:r>
        <w:rPr>
          <w:rFonts w:asciiTheme="minorHAnsi" w:eastAsiaTheme="minorEastAsia" w:hAnsiTheme="minorHAnsi" w:cstheme="minorBidi"/>
          <w:kern w:val="2"/>
          <w:sz w:val="24"/>
          <w:szCs w:val="24"/>
          <w:lang w:val="en-DE"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A.6.3</w:t>
      </w:r>
      <w:r>
        <w:rPr>
          <w:rFonts w:asciiTheme="minorHAnsi" w:eastAsiaTheme="minorEastAsia" w:hAnsiTheme="minorHAnsi" w:cstheme="minorBidi"/>
          <w:kern w:val="2"/>
          <w:sz w:val="24"/>
          <w:szCs w:val="24"/>
          <w:lang w:val="en-DE"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A.6.3.1</w:t>
      </w:r>
      <w:r>
        <w:rPr>
          <w:rFonts w:asciiTheme="minorHAnsi" w:eastAsiaTheme="minorEastAsia" w:hAnsiTheme="minorHAnsi" w:cstheme="minorBidi"/>
          <w:kern w:val="2"/>
          <w:sz w:val="24"/>
          <w:szCs w:val="24"/>
          <w:lang w:val="en-DE"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A.6.3.2</w:t>
      </w:r>
      <w:r>
        <w:rPr>
          <w:rFonts w:asciiTheme="minorHAnsi" w:eastAsiaTheme="minorEastAsia" w:hAnsiTheme="minorHAnsi" w:cstheme="minorBidi"/>
          <w:kern w:val="2"/>
          <w:sz w:val="24"/>
          <w:szCs w:val="24"/>
          <w:lang w:val="en-DE"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A.7</w:t>
      </w:r>
      <w:r>
        <w:rPr>
          <w:rFonts w:asciiTheme="minorHAnsi" w:eastAsiaTheme="minorEastAsia" w:hAnsiTheme="minorHAnsi" w:cstheme="minorBidi"/>
          <w:kern w:val="2"/>
          <w:sz w:val="24"/>
          <w:szCs w:val="24"/>
          <w:lang w:val="en-DE"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val="en-DE" w:eastAsia="en-GB"/>
          <w14:ligatures w14:val="standardContextual"/>
        </w:rPr>
      </w:pPr>
      <w:r>
        <w:t>A.7.1</w:t>
      </w:r>
      <w:r>
        <w:rPr>
          <w:rFonts w:asciiTheme="minorHAnsi" w:eastAsiaTheme="minorEastAsia" w:hAnsiTheme="minorHAnsi" w:cstheme="minorBidi"/>
          <w:kern w:val="2"/>
          <w:sz w:val="24"/>
          <w:szCs w:val="24"/>
          <w:lang w:val="en-DE"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5997323B" w:rsidR="00BD6328" w:rsidRDefault="00BD6328">
      <w:pPr>
        <w:pStyle w:val="TOC9"/>
        <w:rPr>
          <w:rFonts w:asciiTheme="minorHAnsi" w:eastAsiaTheme="minorEastAsia" w:hAnsiTheme="minorHAnsi" w:cstheme="minorBidi"/>
          <w:b w:val="0"/>
          <w:kern w:val="2"/>
          <w:sz w:val="24"/>
          <w:szCs w:val="24"/>
          <w:lang w:val="en-DE"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B.2</w:t>
      </w:r>
      <w:r>
        <w:rPr>
          <w:rFonts w:asciiTheme="minorHAnsi" w:eastAsiaTheme="minorEastAsia" w:hAnsiTheme="minorHAnsi" w:cstheme="minorBidi"/>
          <w:kern w:val="2"/>
          <w:sz w:val="24"/>
          <w:szCs w:val="24"/>
          <w:lang w:val="en-DE"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B.2.1</w:t>
      </w:r>
      <w:r>
        <w:rPr>
          <w:rFonts w:asciiTheme="minorHAnsi" w:eastAsiaTheme="minorEastAsia" w:hAnsiTheme="minorHAnsi" w:cstheme="minorBidi"/>
          <w:kern w:val="2"/>
          <w:sz w:val="24"/>
          <w:szCs w:val="24"/>
          <w:lang w:val="en-DE"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B.2.2</w:t>
      </w:r>
      <w:r>
        <w:rPr>
          <w:rFonts w:asciiTheme="minorHAnsi" w:eastAsiaTheme="minorEastAsia" w:hAnsiTheme="minorHAnsi" w:cstheme="minorBidi"/>
          <w:kern w:val="2"/>
          <w:sz w:val="24"/>
          <w:szCs w:val="24"/>
          <w:lang w:val="en-DE"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B.2.3</w:t>
      </w:r>
      <w:r>
        <w:rPr>
          <w:rFonts w:asciiTheme="minorHAnsi" w:eastAsiaTheme="minorEastAsia" w:hAnsiTheme="minorHAnsi" w:cstheme="minorBidi"/>
          <w:kern w:val="2"/>
          <w:sz w:val="24"/>
          <w:szCs w:val="24"/>
          <w:lang w:val="en-DE"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B.2.4</w:t>
      </w:r>
      <w:r>
        <w:rPr>
          <w:rFonts w:asciiTheme="minorHAnsi" w:eastAsiaTheme="minorEastAsia" w:hAnsiTheme="minorHAnsi" w:cstheme="minorBidi"/>
          <w:kern w:val="2"/>
          <w:sz w:val="24"/>
          <w:szCs w:val="24"/>
          <w:lang w:val="en-DE"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B.2.5</w:t>
      </w:r>
      <w:r>
        <w:rPr>
          <w:rFonts w:asciiTheme="minorHAnsi" w:eastAsiaTheme="minorEastAsia" w:hAnsiTheme="minorHAnsi" w:cstheme="minorBidi"/>
          <w:kern w:val="2"/>
          <w:sz w:val="24"/>
          <w:szCs w:val="24"/>
          <w:lang w:val="en-DE"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B.2.6</w:t>
      </w:r>
      <w:r>
        <w:rPr>
          <w:rFonts w:asciiTheme="minorHAnsi" w:eastAsiaTheme="minorEastAsia" w:hAnsiTheme="minorHAnsi" w:cstheme="minorBidi"/>
          <w:kern w:val="2"/>
          <w:sz w:val="24"/>
          <w:szCs w:val="24"/>
          <w:lang w:val="en-DE"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B.2.7</w:t>
      </w:r>
      <w:r>
        <w:rPr>
          <w:rFonts w:asciiTheme="minorHAnsi" w:eastAsiaTheme="minorEastAsia" w:hAnsiTheme="minorHAnsi" w:cstheme="minorBidi"/>
          <w:kern w:val="2"/>
          <w:sz w:val="24"/>
          <w:szCs w:val="24"/>
          <w:lang w:val="en-DE"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B.3</w:t>
      </w:r>
      <w:r>
        <w:rPr>
          <w:rFonts w:asciiTheme="minorHAnsi" w:eastAsiaTheme="minorEastAsia" w:hAnsiTheme="minorHAnsi" w:cstheme="minorBidi"/>
          <w:kern w:val="2"/>
          <w:sz w:val="24"/>
          <w:szCs w:val="24"/>
          <w:lang w:val="en-DE"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B.3.1</w:t>
      </w:r>
      <w:r>
        <w:rPr>
          <w:rFonts w:asciiTheme="minorHAnsi" w:eastAsiaTheme="minorEastAsia" w:hAnsiTheme="minorHAnsi" w:cstheme="minorBidi"/>
          <w:kern w:val="2"/>
          <w:sz w:val="24"/>
          <w:szCs w:val="24"/>
          <w:lang w:val="en-DE"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B.3.2</w:t>
      </w:r>
      <w:r>
        <w:rPr>
          <w:rFonts w:asciiTheme="minorHAnsi" w:eastAsiaTheme="minorEastAsia" w:hAnsiTheme="minorHAnsi" w:cstheme="minorBidi"/>
          <w:kern w:val="2"/>
          <w:sz w:val="24"/>
          <w:szCs w:val="24"/>
          <w:lang w:val="en-DE"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B.3.3</w:t>
      </w:r>
      <w:r>
        <w:rPr>
          <w:rFonts w:asciiTheme="minorHAnsi" w:eastAsiaTheme="minorEastAsia" w:hAnsiTheme="minorHAnsi" w:cstheme="minorBidi"/>
          <w:kern w:val="2"/>
          <w:sz w:val="24"/>
          <w:szCs w:val="24"/>
          <w:lang w:val="en-DE"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B.3.4</w:t>
      </w:r>
      <w:r>
        <w:rPr>
          <w:rFonts w:asciiTheme="minorHAnsi" w:eastAsiaTheme="minorEastAsia" w:hAnsiTheme="minorHAnsi" w:cstheme="minorBidi"/>
          <w:kern w:val="2"/>
          <w:sz w:val="24"/>
          <w:szCs w:val="24"/>
          <w:lang w:val="en-DE"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B.3.5</w:t>
      </w:r>
      <w:r>
        <w:rPr>
          <w:rFonts w:asciiTheme="minorHAnsi" w:eastAsiaTheme="minorEastAsia" w:hAnsiTheme="minorHAnsi" w:cstheme="minorBidi"/>
          <w:kern w:val="2"/>
          <w:sz w:val="24"/>
          <w:szCs w:val="24"/>
          <w:lang w:val="en-DE"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B.3.7</w:t>
      </w:r>
      <w:r>
        <w:rPr>
          <w:rFonts w:asciiTheme="minorHAnsi" w:eastAsiaTheme="minorEastAsia" w:hAnsiTheme="minorHAnsi" w:cstheme="minorBidi"/>
          <w:kern w:val="2"/>
          <w:sz w:val="24"/>
          <w:szCs w:val="24"/>
          <w:lang w:val="en-DE"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B.4</w:t>
      </w:r>
      <w:r>
        <w:rPr>
          <w:rFonts w:asciiTheme="minorHAnsi" w:eastAsiaTheme="minorEastAsia" w:hAnsiTheme="minorHAnsi" w:cstheme="minorBidi"/>
          <w:kern w:val="2"/>
          <w:sz w:val="24"/>
          <w:szCs w:val="24"/>
          <w:lang w:val="en-DE"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B.4.1</w:t>
      </w:r>
      <w:r>
        <w:rPr>
          <w:rFonts w:asciiTheme="minorHAnsi" w:eastAsiaTheme="minorEastAsia" w:hAnsiTheme="minorHAnsi" w:cstheme="minorBidi"/>
          <w:kern w:val="2"/>
          <w:sz w:val="24"/>
          <w:szCs w:val="24"/>
          <w:lang w:val="en-DE"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B.4.2</w:t>
      </w:r>
      <w:r>
        <w:rPr>
          <w:rFonts w:asciiTheme="minorHAnsi" w:eastAsiaTheme="minorEastAsia" w:hAnsiTheme="minorHAnsi" w:cstheme="minorBidi"/>
          <w:kern w:val="2"/>
          <w:sz w:val="24"/>
          <w:szCs w:val="24"/>
          <w:lang w:val="en-DE"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B.4.3</w:t>
      </w:r>
      <w:r>
        <w:rPr>
          <w:rFonts w:asciiTheme="minorHAnsi" w:eastAsiaTheme="minorEastAsia" w:hAnsiTheme="minorHAnsi" w:cstheme="minorBidi"/>
          <w:kern w:val="2"/>
          <w:sz w:val="24"/>
          <w:szCs w:val="24"/>
          <w:lang w:val="en-DE"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B.4.4</w:t>
      </w:r>
      <w:r>
        <w:rPr>
          <w:rFonts w:asciiTheme="minorHAnsi" w:eastAsiaTheme="minorEastAsia" w:hAnsiTheme="minorHAnsi" w:cstheme="minorBidi"/>
          <w:kern w:val="2"/>
          <w:sz w:val="24"/>
          <w:szCs w:val="24"/>
          <w:lang w:val="en-DE"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B.4.5</w:t>
      </w:r>
      <w:r>
        <w:rPr>
          <w:rFonts w:asciiTheme="minorHAnsi" w:eastAsiaTheme="minorEastAsia" w:hAnsiTheme="minorHAnsi" w:cstheme="minorBidi"/>
          <w:kern w:val="2"/>
          <w:sz w:val="24"/>
          <w:szCs w:val="24"/>
          <w:lang w:val="en-DE"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B.4.7</w:t>
      </w:r>
      <w:r>
        <w:rPr>
          <w:rFonts w:asciiTheme="minorHAnsi" w:eastAsiaTheme="minorEastAsia" w:hAnsiTheme="minorHAnsi" w:cstheme="minorBidi"/>
          <w:kern w:val="2"/>
          <w:sz w:val="24"/>
          <w:szCs w:val="24"/>
          <w:lang w:val="en-DE"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val="en-DE" w:eastAsia="en-GB"/>
          <w14:ligatures w14:val="standardContextual"/>
        </w:rPr>
      </w:pPr>
      <w:r>
        <w:t>B.5</w:t>
      </w:r>
      <w:r>
        <w:rPr>
          <w:rFonts w:asciiTheme="minorHAnsi" w:eastAsiaTheme="minorEastAsia" w:hAnsiTheme="minorHAnsi" w:cstheme="minorBidi"/>
          <w:kern w:val="2"/>
          <w:sz w:val="24"/>
          <w:szCs w:val="24"/>
          <w:lang w:val="en-DE"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B.5.1</w:t>
      </w:r>
      <w:r>
        <w:rPr>
          <w:rFonts w:asciiTheme="minorHAnsi" w:eastAsiaTheme="minorEastAsia" w:hAnsiTheme="minorHAnsi" w:cstheme="minorBidi"/>
          <w:kern w:val="2"/>
          <w:sz w:val="24"/>
          <w:szCs w:val="24"/>
          <w:lang w:val="en-DE"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B.5.2</w:t>
      </w:r>
      <w:r>
        <w:rPr>
          <w:rFonts w:asciiTheme="minorHAnsi" w:eastAsiaTheme="minorEastAsia" w:hAnsiTheme="minorHAnsi" w:cstheme="minorBidi"/>
          <w:kern w:val="2"/>
          <w:sz w:val="24"/>
          <w:szCs w:val="24"/>
          <w:lang w:val="en-DE"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B.5.3</w:t>
      </w:r>
      <w:r>
        <w:rPr>
          <w:rFonts w:asciiTheme="minorHAnsi" w:eastAsiaTheme="minorEastAsia" w:hAnsiTheme="minorHAnsi" w:cstheme="minorBidi"/>
          <w:kern w:val="2"/>
          <w:sz w:val="24"/>
          <w:szCs w:val="24"/>
          <w:lang w:val="en-DE"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B.5.4</w:t>
      </w:r>
      <w:r>
        <w:rPr>
          <w:rFonts w:asciiTheme="minorHAnsi" w:eastAsiaTheme="minorEastAsia" w:hAnsiTheme="minorHAnsi" w:cstheme="minorBidi"/>
          <w:kern w:val="2"/>
          <w:sz w:val="24"/>
          <w:szCs w:val="24"/>
          <w:lang w:val="en-DE"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B.5.5</w:t>
      </w:r>
      <w:r>
        <w:rPr>
          <w:rFonts w:asciiTheme="minorHAnsi" w:eastAsiaTheme="minorEastAsia" w:hAnsiTheme="minorHAnsi" w:cstheme="minorBidi"/>
          <w:kern w:val="2"/>
          <w:sz w:val="24"/>
          <w:szCs w:val="24"/>
          <w:lang w:val="en-DE"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B.5.6</w:t>
      </w:r>
      <w:r>
        <w:rPr>
          <w:rFonts w:asciiTheme="minorHAnsi" w:eastAsiaTheme="minorEastAsia" w:hAnsiTheme="minorHAnsi" w:cstheme="minorBidi"/>
          <w:kern w:val="2"/>
          <w:sz w:val="24"/>
          <w:szCs w:val="24"/>
          <w:lang w:val="en-DE"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val="en-DE" w:eastAsia="en-GB"/>
          <w14:ligatures w14:val="standardContextual"/>
        </w:rPr>
      </w:pPr>
      <w:r>
        <w:t>B.5.7</w:t>
      </w:r>
      <w:r>
        <w:rPr>
          <w:rFonts w:asciiTheme="minorHAnsi" w:eastAsiaTheme="minorEastAsia" w:hAnsiTheme="minorHAnsi" w:cstheme="minorBidi"/>
          <w:kern w:val="2"/>
          <w:sz w:val="24"/>
          <w:szCs w:val="24"/>
          <w:lang w:val="en-DE"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val="en-DE"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pPr>
        <w:rPr>
          <w:lang w:val="en-DE"/>
        </w:rPr>
      </w:pPr>
      <w:r>
        <w:rPr>
          <w:noProof/>
          <w:sz w:val="22"/>
        </w:rPr>
        <w:fldChar w:fldCharType="end"/>
      </w:r>
    </w:p>
    <w:p w14:paraId="747690AD" w14:textId="2262DC0D" w:rsidR="0074026F" w:rsidRPr="007B600E" w:rsidRDefault="00080512" w:rsidP="00335CA5">
      <w:pPr>
        <w:pStyle w:val="Guidance"/>
      </w:pPr>
      <w:r w:rsidRPr="00CB669B">
        <w:rPr>
          <w:lang w:val="en-DE"/>
        </w:rPr>
        <w:br w:type="page"/>
      </w:r>
    </w:p>
    <w:p w14:paraId="03993004" w14:textId="77777777" w:rsidR="00080512" w:rsidRDefault="00080512">
      <w:pPr>
        <w:pStyle w:val="Heading1"/>
      </w:pPr>
      <w:bookmarkStart w:id="14" w:name="foreword"/>
      <w:bookmarkStart w:id="15" w:name="_Toc2086433"/>
      <w:bookmarkStart w:id="16" w:name="_Toc167264149"/>
      <w:bookmarkStart w:id="17" w:name="_Toc167264317"/>
      <w:bookmarkStart w:id="18" w:name="_Toc183180343"/>
      <w:bookmarkStart w:id="19" w:name="_Toc183180529"/>
      <w:bookmarkStart w:id="20" w:name="_Toc190903431"/>
      <w:bookmarkStart w:id="21" w:name="_Toc204267716"/>
      <w:bookmarkStart w:id="22" w:name="_Toc204268039"/>
      <w:bookmarkStart w:id="23" w:name="_Toc214490911"/>
      <w:bookmarkStart w:id="24" w:name="_Toc221790876"/>
      <w:bookmarkStart w:id="25" w:name="_Toc221794594"/>
      <w:bookmarkStart w:id="26" w:name="_Toc221794870"/>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2511FBFA" w14:textId="5336EEFC" w:rsidR="00080512" w:rsidRPr="004D3578" w:rsidRDefault="00080512">
      <w:r w:rsidRPr="004D3578">
        <w:t>This T</w:t>
      </w:r>
      <w:r w:rsidRPr="00DE3841">
        <w:t xml:space="preserve">echnical </w:t>
      </w:r>
      <w:bookmarkStart w:id="27" w:name="spectype3"/>
      <w:r w:rsidR="00602AEA" w:rsidRPr="00DE3841">
        <w:t>Report</w:t>
      </w:r>
      <w:bookmarkEnd w:id="27"/>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28" w:name="introduction"/>
      <w:bookmarkStart w:id="29" w:name="_Toc2086434"/>
      <w:bookmarkStart w:id="30" w:name="_Toc167264150"/>
      <w:bookmarkStart w:id="31" w:name="_Toc167264318"/>
      <w:bookmarkStart w:id="32" w:name="_Toc183180344"/>
      <w:bookmarkStart w:id="33" w:name="_Toc183180530"/>
      <w:bookmarkStart w:id="34" w:name="_Toc190903432"/>
      <w:bookmarkStart w:id="35" w:name="_Toc204267717"/>
      <w:bookmarkStart w:id="36" w:name="_Toc204268040"/>
      <w:bookmarkEnd w:id="28"/>
      <w:r>
        <w:br w:type="page"/>
      </w:r>
    </w:p>
    <w:p w14:paraId="548A512E" w14:textId="595C7297" w:rsidR="00080512" w:rsidRPr="004D3578" w:rsidRDefault="00080512">
      <w:pPr>
        <w:pStyle w:val="Heading1"/>
      </w:pPr>
      <w:bookmarkStart w:id="37" w:name="scope"/>
      <w:bookmarkStart w:id="38" w:name="_Toc2086435"/>
      <w:bookmarkStart w:id="39" w:name="_Toc167264153"/>
      <w:bookmarkStart w:id="40" w:name="_Toc167264319"/>
      <w:bookmarkStart w:id="41" w:name="_Toc183180345"/>
      <w:bookmarkStart w:id="42" w:name="_Toc183180531"/>
      <w:bookmarkStart w:id="43" w:name="_Toc190903433"/>
      <w:bookmarkStart w:id="44" w:name="_Toc204267718"/>
      <w:bookmarkStart w:id="45" w:name="_Toc204268041"/>
      <w:bookmarkStart w:id="46" w:name="_Toc214490912"/>
      <w:bookmarkStart w:id="47" w:name="_Toc221790877"/>
      <w:bookmarkStart w:id="48" w:name="_Toc221794595"/>
      <w:bookmarkStart w:id="49" w:name="_Toc221794871"/>
      <w:bookmarkEnd w:id="29"/>
      <w:bookmarkEnd w:id="30"/>
      <w:bookmarkEnd w:id="31"/>
      <w:bookmarkEnd w:id="32"/>
      <w:bookmarkEnd w:id="33"/>
      <w:bookmarkEnd w:id="34"/>
      <w:bookmarkEnd w:id="35"/>
      <w:bookmarkEnd w:id="36"/>
      <w:bookmarkEnd w:id="37"/>
      <w:r w:rsidRPr="004D3578">
        <w:lastRenderedPageBreak/>
        <w:t>1</w:t>
      </w:r>
      <w:r w:rsidRPr="004D3578">
        <w:tab/>
        <w:t>Scope</w:t>
      </w:r>
      <w:bookmarkEnd w:id="38"/>
      <w:bookmarkEnd w:id="39"/>
      <w:bookmarkEnd w:id="40"/>
      <w:bookmarkEnd w:id="41"/>
      <w:bookmarkEnd w:id="42"/>
      <w:bookmarkEnd w:id="43"/>
      <w:bookmarkEnd w:id="44"/>
      <w:bookmarkEnd w:id="45"/>
      <w:bookmarkEnd w:id="46"/>
      <w:bookmarkEnd w:id="47"/>
      <w:bookmarkEnd w:id="48"/>
      <w:bookmarkEnd w:id="49"/>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50" w:name="references"/>
      <w:bookmarkStart w:id="51" w:name="_Toc2086436"/>
      <w:bookmarkStart w:id="52" w:name="_Toc167264154"/>
      <w:bookmarkStart w:id="53" w:name="_Toc167264320"/>
      <w:bookmarkStart w:id="54" w:name="_Toc183180346"/>
      <w:bookmarkStart w:id="55" w:name="_Toc183180532"/>
      <w:bookmarkStart w:id="56" w:name="_Toc190903434"/>
      <w:bookmarkStart w:id="57" w:name="_Toc204267719"/>
      <w:bookmarkStart w:id="58" w:name="_Toc204268042"/>
      <w:bookmarkStart w:id="59" w:name="_Toc214490913"/>
      <w:bookmarkStart w:id="60" w:name="_Toc221790878"/>
      <w:bookmarkStart w:id="61" w:name="_Toc221794596"/>
      <w:bookmarkStart w:id="62" w:name="_Toc221794872"/>
      <w:bookmarkEnd w:id="50"/>
      <w:r w:rsidRPr="004D3578">
        <w:t>2</w:t>
      </w:r>
      <w:r w:rsidRPr="004D3578">
        <w:tab/>
        <w:t>References</w:t>
      </w:r>
      <w:bookmarkEnd w:id="51"/>
      <w:bookmarkEnd w:id="52"/>
      <w:bookmarkEnd w:id="53"/>
      <w:bookmarkEnd w:id="54"/>
      <w:bookmarkEnd w:id="55"/>
      <w:bookmarkEnd w:id="56"/>
      <w:bookmarkEnd w:id="57"/>
      <w:bookmarkEnd w:id="58"/>
      <w:bookmarkEnd w:id="59"/>
      <w:bookmarkEnd w:id="60"/>
      <w:bookmarkEnd w:id="61"/>
      <w:bookmarkEnd w:id="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02ADE9D3"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r w:rsidR="001D5AD2" w:rsidRPr="002B2AD6">
        <w:t>WebCodecs,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r w:rsidR="001D5AD2" w:rsidRPr="002B2AD6">
        <w:t>WebCodecs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WebRTC RTP Transport Unofficial Proposal Draft, 21 January 2025,</w:t>
      </w:r>
      <w:r w:rsidR="00E84E24">
        <w:t xml:space="preserve">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General audio codec audio processing functions; Enhanced aacPlus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libwebrtc: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r w:rsidR="00113028" w:rsidRPr="00113028">
        <w:t xml:space="preserve">Vignaud, J. (2026). aiortc: WebRTC and ORTC implementation for Python using asyncio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SIPSorcery: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GStreamer Project. (2026). GStreamer WebRTC Library (webrtcbin)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r w:rsidR="00DF5863" w:rsidRPr="00DF5863">
        <w:t xml:space="preserve">webrtc-rs Contributors. (2026). webrtc-rs: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r w:rsidR="00FF2E26" w:rsidRPr="00FF2E26">
        <w:t xml:space="preserve">Alvestrand,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r w:rsidR="00D24D33" w:rsidRPr="00FF29FA">
        <w:t>Ageneau, P.-L. (2026).</w:t>
      </w:r>
      <w:r w:rsidR="00D24D33" w:rsidRPr="00FF29FA">
        <w:rPr>
          <w:rFonts w:hint="eastAsia"/>
        </w:rPr>
        <w:t> </w:t>
      </w:r>
      <w:r w:rsidR="00D24D33" w:rsidRPr="00FF29FA">
        <w:t>libdatachannel: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63" w:name="definitions"/>
      <w:bookmarkStart w:id="64" w:name="_Toc2086437"/>
      <w:bookmarkStart w:id="65" w:name="_Toc167264155"/>
      <w:bookmarkStart w:id="66" w:name="_Toc167264321"/>
      <w:bookmarkStart w:id="67" w:name="_Toc183180347"/>
      <w:bookmarkStart w:id="68" w:name="_Toc183180533"/>
      <w:bookmarkStart w:id="69" w:name="_Toc190903435"/>
      <w:bookmarkStart w:id="70" w:name="_Toc204267720"/>
      <w:bookmarkStart w:id="71" w:name="_Toc204268043"/>
      <w:bookmarkStart w:id="72" w:name="_Toc214490914"/>
      <w:bookmarkStart w:id="73" w:name="_Toc221790879"/>
      <w:bookmarkStart w:id="74" w:name="_Toc221794597"/>
      <w:bookmarkStart w:id="75" w:name="_Toc221794873"/>
      <w:bookmarkEnd w:id="63"/>
      <w:r w:rsidRPr="004D3578">
        <w:t>3</w:t>
      </w:r>
      <w:r w:rsidRPr="004D3578">
        <w:tab/>
        <w:t>Definitions</w:t>
      </w:r>
      <w:r w:rsidR="00602AEA">
        <w:t xml:space="preserve"> of terms, symbols and abbreviations</w:t>
      </w:r>
      <w:bookmarkEnd w:id="64"/>
      <w:bookmarkEnd w:id="65"/>
      <w:bookmarkEnd w:id="66"/>
      <w:bookmarkEnd w:id="67"/>
      <w:bookmarkEnd w:id="68"/>
      <w:bookmarkEnd w:id="69"/>
      <w:bookmarkEnd w:id="70"/>
      <w:bookmarkEnd w:id="71"/>
      <w:bookmarkEnd w:id="72"/>
      <w:bookmarkEnd w:id="73"/>
      <w:bookmarkEnd w:id="74"/>
      <w:bookmarkEnd w:id="75"/>
    </w:p>
    <w:p w14:paraId="6CBABCF9" w14:textId="77777777" w:rsidR="00080512" w:rsidRPr="004D3578" w:rsidRDefault="00080512">
      <w:pPr>
        <w:pStyle w:val="Heading2"/>
      </w:pPr>
      <w:bookmarkStart w:id="76" w:name="_Toc2086438"/>
      <w:bookmarkStart w:id="77" w:name="_Toc167264156"/>
      <w:bookmarkStart w:id="78" w:name="_Toc167264322"/>
      <w:bookmarkStart w:id="79" w:name="_Toc183180348"/>
      <w:bookmarkStart w:id="80" w:name="_Toc183180534"/>
      <w:bookmarkStart w:id="81" w:name="_Toc190903436"/>
      <w:bookmarkStart w:id="82" w:name="_Toc204267721"/>
      <w:bookmarkStart w:id="83" w:name="_Toc204268044"/>
      <w:bookmarkStart w:id="84" w:name="_Toc214490915"/>
      <w:bookmarkStart w:id="85" w:name="_Toc221790880"/>
      <w:bookmarkStart w:id="86" w:name="_Toc221794598"/>
      <w:bookmarkStart w:id="87" w:name="_Toc221794874"/>
      <w:r w:rsidRPr="004D3578">
        <w:t>3.1</w:t>
      </w:r>
      <w:r w:rsidRPr="004D3578">
        <w:tab/>
      </w:r>
      <w:r w:rsidR="002B6339">
        <w:t>Terms</w:t>
      </w:r>
      <w:bookmarkEnd w:id="76"/>
      <w:bookmarkEnd w:id="77"/>
      <w:bookmarkEnd w:id="78"/>
      <w:bookmarkEnd w:id="79"/>
      <w:bookmarkEnd w:id="80"/>
      <w:bookmarkEnd w:id="81"/>
      <w:bookmarkEnd w:id="82"/>
      <w:bookmarkEnd w:id="83"/>
      <w:bookmarkEnd w:id="84"/>
      <w:bookmarkEnd w:id="85"/>
      <w:bookmarkEnd w:id="86"/>
      <w:bookmarkEnd w:id="87"/>
    </w:p>
    <w:p w14:paraId="060B24CE" w14:textId="050D884D" w:rsidR="00080512" w:rsidRPr="004D3578" w:rsidRDefault="00335CA5">
      <w:r>
        <w:t>void</w:t>
      </w:r>
    </w:p>
    <w:p w14:paraId="748FAD21" w14:textId="77777777" w:rsidR="00080512" w:rsidRPr="004D3578" w:rsidRDefault="00080512">
      <w:pPr>
        <w:pStyle w:val="Heading2"/>
      </w:pPr>
      <w:bookmarkStart w:id="88" w:name="_Toc2086439"/>
      <w:bookmarkStart w:id="89" w:name="_Toc167264157"/>
      <w:bookmarkStart w:id="90" w:name="_Toc167264323"/>
      <w:bookmarkStart w:id="91" w:name="_Toc183180349"/>
      <w:bookmarkStart w:id="92" w:name="_Toc183180535"/>
      <w:bookmarkStart w:id="93" w:name="_Toc190903437"/>
      <w:bookmarkStart w:id="94" w:name="_Toc204267722"/>
      <w:bookmarkStart w:id="95" w:name="_Toc204268045"/>
      <w:bookmarkStart w:id="96" w:name="_Toc214490916"/>
      <w:bookmarkStart w:id="97" w:name="_Toc221790881"/>
      <w:bookmarkStart w:id="98" w:name="_Toc221794599"/>
      <w:bookmarkStart w:id="99" w:name="_Toc221794875"/>
      <w:r w:rsidRPr="004D3578">
        <w:t>3.2</w:t>
      </w:r>
      <w:r w:rsidRPr="004D3578">
        <w:tab/>
        <w:t>Symbols</w:t>
      </w:r>
      <w:bookmarkEnd w:id="88"/>
      <w:bookmarkEnd w:id="89"/>
      <w:bookmarkEnd w:id="90"/>
      <w:bookmarkEnd w:id="91"/>
      <w:bookmarkEnd w:id="92"/>
      <w:bookmarkEnd w:id="93"/>
      <w:bookmarkEnd w:id="94"/>
      <w:bookmarkEnd w:id="95"/>
      <w:bookmarkEnd w:id="96"/>
      <w:bookmarkEnd w:id="97"/>
      <w:bookmarkEnd w:id="98"/>
      <w:bookmarkEnd w:id="99"/>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00" w:name="_Toc2086440"/>
      <w:bookmarkStart w:id="101" w:name="_Toc167264158"/>
      <w:bookmarkStart w:id="102" w:name="_Toc167264324"/>
      <w:bookmarkStart w:id="103" w:name="_Toc183180350"/>
      <w:bookmarkStart w:id="104" w:name="_Toc183180536"/>
      <w:bookmarkStart w:id="105" w:name="_Toc190903438"/>
      <w:bookmarkStart w:id="106" w:name="_Toc204267723"/>
      <w:bookmarkStart w:id="107" w:name="_Toc204268046"/>
      <w:bookmarkStart w:id="108" w:name="_Toc214490917"/>
      <w:bookmarkStart w:id="109" w:name="_Toc221790882"/>
      <w:bookmarkStart w:id="110" w:name="_Toc221794600"/>
      <w:bookmarkStart w:id="111" w:name="_Toc221794876"/>
      <w:r w:rsidRPr="004D3578">
        <w:t>3.3</w:t>
      </w:r>
      <w:r w:rsidRPr="004D3578">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lastRenderedPageBreak/>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12" w:name="clause4"/>
      <w:bookmarkStart w:id="113" w:name="_Toc2086441"/>
      <w:bookmarkStart w:id="114" w:name="_Toc167264159"/>
      <w:bookmarkStart w:id="115" w:name="_Toc167264325"/>
      <w:bookmarkStart w:id="116" w:name="_Toc183180351"/>
      <w:bookmarkStart w:id="117" w:name="_Toc183180537"/>
      <w:bookmarkStart w:id="118" w:name="_Toc190903439"/>
      <w:bookmarkStart w:id="119" w:name="_Toc204267724"/>
      <w:bookmarkStart w:id="120" w:name="_Toc204268047"/>
      <w:bookmarkStart w:id="121" w:name="_Toc214490918"/>
      <w:bookmarkStart w:id="122" w:name="_Toc221790883"/>
      <w:bookmarkStart w:id="123" w:name="_Toc221794601"/>
      <w:bookmarkStart w:id="124" w:name="_Toc221794877"/>
      <w:bookmarkEnd w:id="112"/>
      <w:r w:rsidRPr="004D3578">
        <w:t>4</w:t>
      </w:r>
      <w:r w:rsidRPr="004D3578">
        <w:tab/>
      </w:r>
      <w:bookmarkEnd w:id="113"/>
      <w:r w:rsidR="00666026">
        <w:t>Interfaces</w:t>
      </w:r>
      <w:r w:rsidR="00BA1538">
        <w:t xml:space="preserve"> of codecs and other processing blocks</w:t>
      </w:r>
      <w:bookmarkEnd w:id="114"/>
      <w:bookmarkEnd w:id="115"/>
      <w:bookmarkEnd w:id="116"/>
      <w:bookmarkEnd w:id="117"/>
      <w:bookmarkEnd w:id="118"/>
      <w:bookmarkEnd w:id="119"/>
      <w:bookmarkEnd w:id="120"/>
      <w:bookmarkEnd w:id="121"/>
      <w:bookmarkEnd w:id="122"/>
      <w:bookmarkEnd w:id="123"/>
      <w:bookmarkEnd w:id="124"/>
    </w:p>
    <w:p w14:paraId="24E8FDA3" w14:textId="1CA381D9" w:rsidR="00B362B5" w:rsidRDefault="00B362B5" w:rsidP="00443BB1">
      <w:pPr>
        <w:pStyle w:val="Heading2"/>
      </w:pPr>
      <w:bookmarkStart w:id="125" w:name="_Toc214490919"/>
      <w:bookmarkStart w:id="126" w:name="_Toc221790884"/>
      <w:bookmarkStart w:id="127" w:name="_Toc221794602"/>
      <w:bookmarkStart w:id="128" w:name="_Toc221794878"/>
      <w:r>
        <w:t>4.1</w:t>
      </w:r>
      <w:r w:rsidR="00EB26F1">
        <w:tab/>
      </w:r>
      <w:r>
        <w:t>Overview</w:t>
      </w:r>
      <w:bookmarkEnd w:id="125"/>
      <w:bookmarkEnd w:id="126"/>
      <w:bookmarkEnd w:id="127"/>
      <w:bookmarkEnd w:id="128"/>
    </w:p>
    <w:p w14:paraId="4C331664" w14:textId="646C8B02"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this 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lastRenderedPageBreak/>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29" w:name="_Toc214490920"/>
      <w:bookmarkStart w:id="130" w:name="_Toc221790885"/>
      <w:bookmarkStart w:id="131" w:name="_Toc221794603"/>
      <w:bookmarkStart w:id="132" w:name="_Toc221794879"/>
      <w:r>
        <w:t>4.2</w:t>
      </w:r>
      <w:r w:rsidR="00EB26F1">
        <w:tab/>
      </w:r>
      <w:r>
        <w:t>Common Audio Codec API Primitives</w:t>
      </w:r>
      <w:bookmarkEnd w:id="129"/>
      <w:bookmarkEnd w:id="130"/>
      <w:bookmarkEnd w:id="131"/>
      <w:bookmarkEnd w:id="132"/>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33" w:name="_Toc214490921"/>
      <w:bookmarkStart w:id="134" w:name="_Toc221790886"/>
      <w:bookmarkStart w:id="135" w:name="_Toc221794604"/>
      <w:bookmarkStart w:id="136" w:name="_Toc221794880"/>
      <w:r>
        <w:t>4.3</w:t>
      </w:r>
      <w:r w:rsidR="00EB26F1">
        <w:tab/>
      </w:r>
      <w:r>
        <w:t>Mapping to Codec-Specific APIs</w:t>
      </w:r>
      <w:bookmarkEnd w:id="133"/>
      <w:bookmarkEnd w:id="134"/>
      <w:bookmarkEnd w:id="135"/>
      <w:bookmarkEnd w:id="136"/>
    </w:p>
    <w:p w14:paraId="7511B9C8" w14:textId="5042BC8A" w:rsidR="00334A30" w:rsidRDefault="00334A30" w:rsidP="00443BB1">
      <w:r>
        <w:t>The following table</w:t>
      </w:r>
      <w:r w:rsidR="004E1EB5">
        <w:t>s</w:t>
      </w:r>
      <w:r>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lastRenderedPageBreak/>
        <w:t xml:space="preserve">Table </w:t>
      </w:r>
      <w:r w:rsidR="00660749" w:rsidRPr="005602F5">
        <w:t>4.3-1</w:t>
      </w:r>
      <w:r w:rsidRPr="005602F5">
        <w:t xml:space="preserve">: </w:t>
      </w:r>
      <w:r w:rsidR="00334A30" w:rsidRPr="005602F5">
        <w:t>State Initialization</w:t>
      </w:r>
      <w:r w:rsidR="004E1EB5" w:rsidRPr="005602F5">
        <w:t xml:space="preserve"> </w:t>
      </w:r>
      <w:r w:rsidR="004E1EB5" w:rsidRPr="005602F5">
        <w:rPr>
          <w:rFonts w:eastAsiaTheme="minorEastAsia"/>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r w:rsidR="004E1EB5" w:rsidRPr="00B048C0">
        <w:rPr>
          <w:rFonts w:eastAsiaTheme="minorEastAsia"/>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r w:rsidR="004E1EB5" w:rsidRPr="00B048C0">
        <w:rPr>
          <w:rFonts w:eastAsiaTheme="minorEastAsia"/>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lastRenderedPageBreak/>
        <w:t xml:space="preserve">Table </w:t>
      </w:r>
      <w:r w:rsidR="00660749" w:rsidRPr="00B048C0">
        <w:t>4.3-4</w:t>
      </w:r>
      <w:r w:rsidRPr="00B048C0">
        <w:t xml:space="preserve">: </w:t>
      </w:r>
      <w:r w:rsidR="00334A30" w:rsidRPr="00B048C0">
        <w:t>Encode</w:t>
      </w:r>
      <w:r w:rsidR="004E1EB5" w:rsidRPr="00B048C0">
        <w:t xml:space="preserve"> </w:t>
      </w:r>
      <w:r w:rsidR="004E1EB5" w:rsidRPr="00B048C0">
        <w:rPr>
          <w:rFonts w:eastAsiaTheme="minorEastAsia"/>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r w:rsidR="004E1EB5" w:rsidRPr="00B048C0">
        <w:rPr>
          <w:rFonts w:eastAsiaTheme="minorEastAsia"/>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r w:rsidR="004E1EB5" w:rsidRPr="00B048C0">
        <w:rPr>
          <w:rFonts w:eastAsiaTheme="minorEastAsia"/>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190EA347"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37" w:name="_Toc214490922"/>
      <w:bookmarkStart w:id="138" w:name="_Toc221790887"/>
      <w:bookmarkStart w:id="139" w:name="_Toc221794605"/>
      <w:bookmarkStart w:id="140" w:name="_Toc221794881"/>
      <w:r>
        <w:t>4.4</w:t>
      </w:r>
      <w:r w:rsidR="0087760E">
        <w:tab/>
      </w:r>
      <w:r>
        <w:t>Extensibility and Integration</w:t>
      </w:r>
      <w:bookmarkEnd w:id="137"/>
      <w:bookmarkEnd w:id="138"/>
      <w:bookmarkEnd w:id="139"/>
      <w:bookmarkEnd w:id="140"/>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lastRenderedPageBreak/>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WebCodecs, WebRTC, or platform-specific media frameworks.</w:t>
      </w:r>
    </w:p>
    <w:p w14:paraId="03302F3A" w14:textId="7E079189" w:rsidR="007D4739" w:rsidRPr="007D4739" w:rsidRDefault="00D01261" w:rsidP="00FF29FA">
      <w:pPr>
        <w:pStyle w:val="NO"/>
      </w:pPr>
      <w:r>
        <w:t>NOTE:</w:t>
      </w:r>
      <w:r>
        <w:tab/>
      </w:r>
      <w:r w:rsidR="007D4739">
        <w:t>Some codecs may expose further functionality and complement the common API set</w:t>
      </w:r>
      <w:r>
        <w:t>.</w:t>
      </w:r>
      <w:r w:rsidR="007D4739">
        <w:t xml:space="preserve"> </w:t>
      </w:r>
    </w:p>
    <w:p w14:paraId="464CE792" w14:textId="61179959" w:rsidR="00210DB3" w:rsidRDefault="0025739C" w:rsidP="00443BB1">
      <w:pPr>
        <w:pStyle w:val="Heading1"/>
      </w:pPr>
      <w:bookmarkStart w:id="141" w:name="_Toc167264160"/>
      <w:bookmarkStart w:id="142" w:name="_Toc167264326"/>
      <w:bookmarkStart w:id="143" w:name="_Toc183180352"/>
      <w:bookmarkStart w:id="144" w:name="_Toc183180538"/>
      <w:bookmarkStart w:id="145" w:name="_Toc190903440"/>
      <w:bookmarkStart w:id="146" w:name="_Toc204267725"/>
      <w:bookmarkStart w:id="147" w:name="_Toc204268048"/>
      <w:bookmarkStart w:id="148" w:name="_Toc214490923"/>
      <w:bookmarkStart w:id="149" w:name="_Toc221790888"/>
      <w:bookmarkStart w:id="150" w:name="_Toc221794606"/>
      <w:bookmarkStart w:id="151"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41"/>
      <w:bookmarkEnd w:id="142"/>
      <w:bookmarkEnd w:id="143"/>
      <w:bookmarkEnd w:id="144"/>
      <w:bookmarkEnd w:id="145"/>
      <w:bookmarkEnd w:id="146"/>
      <w:bookmarkEnd w:id="147"/>
      <w:bookmarkEnd w:id="148"/>
      <w:bookmarkEnd w:id="149"/>
      <w:bookmarkEnd w:id="150"/>
      <w:bookmarkEnd w:id="151"/>
    </w:p>
    <w:p w14:paraId="51CCC8C6" w14:textId="44F91EC4" w:rsidR="00210DB3" w:rsidRDefault="00210DB3" w:rsidP="00210DB3">
      <w:pPr>
        <w:pStyle w:val="Heading2"/>
      </w:pPr>
      <w:bookmarkStart w:id="152" w:name="_Toc167264162"/>
      <w:bookmarkStart w:id="153" w:name="_Toc167264327"/>
      <w:bookmarkStart w:id="154" w:name="_Toc183180353"/>
      <w:bookmarkStart w:id="155" w:name="_Toc183180539"/>
      <w:bookmarkStart w:id="156" w:name="_Toc190903441"/>
      <w:bookmarkStart w:id="157" w:name="_Toc204267726"/>
      <w:bookmarkStart w:id="158" w:name="_Toc204268049"/>
      <w:bookmarkStart w:id="159" w:name="_Toc214490924"/>
      <w:bookmarkStart w:id="160" w:name="_Toc221790889"/>
      <w:bookmarkStart w:id="161" w:name="_Toc221794607"/>
      <w:bookmarkStart w:id="162" w:name="_Toc221794883"/>
      <w:r>
        <w:t>5.1</w:t>
      </w:r>
      <w:r>
        <w:tab/>
        <w:t>Introduction</w:t>
      </w:r>
      <w:bookmarkEnd w:id="152"/>
      <w:bookmarkEnd w:id="153"/>
      <w:bookmarkEnd w:id="154"/>
      <w:bookmarkEnd w:id="155"/>
      <w:bookmarkEnd w:id="156"/>
      <w:bookmarkEnd w:id="157"/>
      <w:bookmarkEnd w:id="158"/>
      <w:bookmarkEnd w:id="159"/>
      <w:bookmarkEnd w:id="160"/>
      <w:bookmarkEnd w:id="161"/>
      <w:bookmarkEnd w:id="162"/>
    </w:p>
    <w:p w14:paraId="06DA6368" w14:textId="77777777" w:rsidR="0084172D" w:rsidRPr="0084172D" w:rsidRDefault="0084172D" w:rsidP="0084172D">
      <w:pPr>
        <w:rPr>
          <w:lang w:val="en-DE"/>
        </w:rPr>
      </w:pPr>
      <w:r w:rsidRPr="0084172D">
        <w:rPr>
          <w:lang w:val="en-DE"/>
        </w:rPr>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pPr>
        <w:rPr>
          <w:lang w:val="en-DE"/>
        </w:rPr>
      </w:pPr>
      <w:r w:rsidRPr="0084172D">
        <w:rPr>
          <w:lang w:val="en-DE"/>
        </w:rPr>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pPr>
        <w:rPr>
          <w:lang w:val="en-DE"/>
        </w:rPr>
      </w:pPr>
      <w:r w:rsidRPr="0084172D">
        <w:rPr>
          <w:lang w:val="en-DE"/>
        </w:rPr>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63" w:name="_Toc167264163"/>
      <w:bookmarkStart w:id="164" w:name="_Toc167264328"/>
      <w:bookmarkStart w:id="165" w:name="_Toc183180354"/>
      <w:bookmarkStart w:id="166" w:name="_Toc183180540"/>
      <w:bookmarkStart w:id="167" w:name="_Toc190903442"/>
      <w:bookmarkStart w:id="168" w:name="_Toc204267727"/>
      <w:bookmarkStart w:id="169" w:name="_Toc204268050"/>
      <w:bookmarkStart w:id="170" w:name="_Toc214490925"/>
      <w:bookmarkStart w:id="171" w:name="_Toc221790890"/>
      <w:bookmarkStart w:id="172" w:name="_Toc221794608"/>
      <w:bookmarkStart w:id="173" w:name="_Toc221794884"/>
      <w:r>
        <w:t>5.2</w:t>
      </w:r>
      <w:r>
        <w:tab/>
        <w:t>WebCodecs API</w:t>
      </w:r>
      <w:bookmarkEnd w:id="163"/>
      <w:bookmarkEnd w:id="164"/>
      <w:bookmarkEnd w:id="165"/>
      <w:bookmarkEnd w:id="166"/>
      <w:bookmarkEnd w:id="167"/>
      <w:bookmarkEnd w:id="168"/>
      <w:bookmarkEnd w:id="169"/>
      <w:bookmarkEnd w:id="170"/>
      <w:bookmarkEnd w:id="171"/>
      <w:bookmarkEnd w:id="172"/>
      <w:bookmarkEnd w:id="173"/>
    </w:p>
    <w:p w14:paraId="4C1692CF" w14:textId="55BDD979" w:rsidR="00A83F9A" w:rsidRPr="00A83F9A" w:rsidRDefault="00A83F9A" w:rsidP="00A83F9A">
      <w:pPr>
        <w:pStyle w:val="Heading3"/>
      </w:pPr>
      <w:bookmarkStart w:id="174" w:name="_Toc190903443"/>
      <w:bookmarkStart w:id="175" w:name="_Toc204267728"/>
      <w:bookmarkStart w:id="176" w:name="_Toc204268051"/>
      <w:bookmarkStart w:id="177" w:name="_Toc214490926"/>
      <w:bookmarkStart w:id="178" w:name="_Toc221790891"/>
      <w:bookmarkStart w:id="179" w:name="_Toc221794609"/>
      <w:bookmarkStart w:id="180" w:name="_Toc221794885"/>
      <w:r>
        <w:t>5.2.1</w:t>
      </w:r>
      <w:r>
        <w:tab/>
        <w:t>Introduction</w:t>
      </w:r>
      <w:bookmarkEnd w:id="174"/>
      <w:bookmarkEnd w:id="175"/>
      <w:bookmarkEnd w:id="176"/>
      <w:bookmarkEnd w:id="177"/>
      <w:bookmarkEnd w:id="178"/>
      <w:bookmarkEnd w:id="179"/>
      <w:bookmarkEnd w:id="180"/>
    </w:p>
    <w:p w14:paraId="15572ECD" w14:textId="02227087" w:rsidR="00210DB3" w:rsidRDefault="00210DB3" w:rsidP="00210DB3">
      <w:r>
        <w:t xml:space="preserve">The WebCodecs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WebCodecs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05CB671D" w:rsidR="00210DB3" w:rsidRDefault="00210DB3" w:rsidP="00210DB3">
      <w:r>
        <w:t xml:space="preserve">The following example code </w:t>
      </w:r>
      <w:r w:rsidR="008F6D50">
        <w:t xml:space="preserve">illustrates </w:t>
      </w:r>
      <w:r>
        <w:t>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1C0F257" w14:textId="6C988669" w:rsidR="00210DB3" w:rsidRDefault="00CA65E7" w:rsidP="00A83F9A">
      <w:pPr>
        <w:pStyle w:val="Heading3"/>
      </w:pPr>
      <w:bookmarkStart w:id="181" w:name="_Toc167264164"/>
      <w:bookmarkStart w:id="182" w:name="_Toc167264329"/>
      <w:bookmarkStart w:id="183" w:name="_Toc183180355"/>
      <w:bookmarkStart w:id="184" w:name="_Toc183180541"/>
      <w:bookmarkStart w:id="185" w:name="_Toc190903444"/>
      <w:bookmarkStart w:id="186" w:name="_Toc204267729"/>
      <w:bookmarkStart w:id="187" w:name="_Toc204268052"/>
      <w:bookmarkStart w:id="188" w:name="_Toc214490927"/>
      <w:bookmarkStart w:id="189" w:name="_Toc221790892"/>
      <w:bookmarkStart w:id="190" w:name="_Toc221794610"/>
      <w:bookmarkStart w:id="191" w:name="_Toc221794886"/>
      <w:r>
        <w:t>5.</w:t>
      </w:r>
      <w:r w:rsidR="00A83F9A">
        <w:t>2.2</w:t>
      </w:r>
      <w:r>
        <w:tab/>
      </w:r>
      <w:r w:rsidR="00210DB3">
        <w:t>Codec Registration Procedure</w:t>
      </w:r>
      <w:bookmarkEnd w:id="181"/>
      <w:bookmarkEnd w:id="182"/>
      <w:bookmarkEnd w:id="183"/>
      <w:bookmarkEnd w:id="184"/>
      <w:bookmarkEnd w:id="185"/>
      <w:bookmarkEnd w:id="186"/>
      <w:bookmarkEnd w:id="187"/>
      <w:bookmarkEnd w:id="188"/>
      <w:bookmarkEnd w:id="189"/>
      <w:bookmarkEnd w:id="190"/>
      <w:bookmarkEnd w:id="191"/>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The registration request should define the EncodedAudioChunk format as well as the configuration data format in AudioDecoderConfig.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192" w:name="_Toc183180356"/>
      <w:bookmarkStart w:id="193" w:name="_Toc183180542"/>
      <w:bookmarkStart w:id="194" w:name="_Toc190903445"/>
      <w:bookmarkStart w:id="195" w:name="_Toc204267730"/>
      <w:bookmarkStart w:id="196" w:name="_Toc204268053"/>
      <w:bookmarkStart w:id="197" w:name="_Toc214490928"/>
      <w:bookmarkStart w:id="198" w:name="_Toc221790893"/>
      <w:bookmarkStart w:id="199" w:name="_Toc221794611"/>
      <w:bookmarkStart w:id="200" w:name="_Toc221794887"/>
      <w:r>
        <w:t>5.</w:t>
      </w:r>
      <w:r w:rsidR="00A83F9A">
        <w:t>2.3</w:t>
      </w:r>
      <w:r>
        <w:tab/>
        <w:t>Configuration Properties for 3GPP Speech and Audio Codecs</w:t>
      </w:r>
      <w:bookmarkEnd w:id="192"/>
      <w:bookmarkEnd w:id="193"/>
      <w:bookmarkEnd w:id="194"/>
      <w:bookmarkEnd w:id="195"/>
      <w:bookmarkEnd w:id="196"/>
      <w:bookmarkEnd w:id="197"/>
      <w:bookmarkEnd w:id="198"/>
      <w:bookmarkEnd w:id="199"/>
      <w:bookmarkEnd w:id="200"/>
    </w:p>
    <w:p w14:paraId="28A7BE3A" w14:textId="2A750E48" w:rsidR="00DC4552" w:rsidRDefault="00DC4552" w:rsidP="00142B56">
      <w:pPr>
        <w:pStyle w:val="Heading4"/>
      </w:pPr>
      <w:bookmarkStart w:id="201" w:name="_Toc204267731"/>
      <w:bookmarkStart w:id="202" w:name="_Toc204268054"/>
      <w:bookmarkStart w:id="203" w:name="_Toc214490929"/>
      <w:bookmarkStart w:id="204" w:name="_Toc221790894"/>
      <w:bookmarkStart w:id="205" w:name="_Toc221794612"/>
      <w:bookmarkStart w:id="206" w:name="_Toc221794888"/>
      <w:r>
        <w:t>5.2.3.1</w:t>
      </w:r>
      <w:r>
        <w:tab/>
        <w:t>Introduction</w:t>
      </w:r>
      <w:bookmarkEnd w:id="201"/>
      <w:bookmarkEnd w:id="202"/>
      <w:bookmarkEnd w:id="203"/>
      <w:bookmarkEnd w:id="204"/>
      <w:bookmarkEnd w:id="205"/>
      <w:bookmarkEnd w:id="206"/>
    </w:p>
    <w:p w14:paraId="2790C7B7" w14:textId="780567FE" w:rsidR="00104E52" w:rsidRDefault="00CA65E7" w:rsidP="00CA65E7">
      <w:r>
        <w:t xml:space="preserve">For 3GPP speech and audio codecs the configuration properties were extracted, based on the APIs in Annex </w:t>
      </w:r>
      <w:r w:rsidR="0056325B">
        <w:t>A</w:t>
      </w:r>
      <w:r w:rsidR="00EC0E38">
        <w:t xml:space="preserve"> odf this document</w:t>
      </w:r>
      <w:r>
        <w:t>, to allow full configuration for application as WebCodecs.</w:t>
      </w:r>
    </w:p>
    <w:p w14:paraId="6E916D1F" w14:textId="69B80045" w:rsidR="00104E52" w:rsidRPr="00F1421F" w:rsidRDefault="00104E52" w:rsidP="00142B56">
      <w:pPr>
        <w:pStyle w:val="Heading4"/>
      </w:pPr>
      <w:bookmarkStart w:id="207" w:name="_Toc204267732"/>
      <w:bookmarkStart w:id="208" w:name="_Toc204268055"/>
      <w:bookmarkStart w:id="209" w:name="_Toc214490930"/>
      <w:bookmarkStart w:id="210" w:name="_Toc221790895"/>
      <w:bookmarkStart w:id="211" w:name="_Toc221794613"/>
      <w:bookmarkStart w:id="212" w:name="_Toc221794889"/>
      <w:r>
        <w:t>5.2.3.2</w:t>
      </w:r>
      <w:r>
        <w:tab/>
        <w:t>AudioEncoder Configuration</w:t>
      </w:r>
      <w:bookmarkEnd w:id="207"/>
      <w:bookmarkEnd w:id="208"/>
      <w:bookmarkEnd w:id="209"/>
      <w:bookmarkEnd w:id="210"/>
      <w:bookmarkEnd w:id="211"/>
      <w:bookmarkEnd w:id="212"/>
    </w:p>
    <w:p w14:paraId="5C14382B" w14:textId="01F79678" w:rsidR="00104E52" w:rsidRDefault="00104E52" w:rsidP="00104E52">
      <w:pPr>
        <w:jc w:val="both"/>
      </w:pPr>
      <w:r>
        <w:t xml:space="preserve">The </w:t>
      </w:r>
      <w:r w:rsidRPr="4DEC760F">
        <w:t>WebCodec</w:t>
      </w:r>
      <w:r>
        <w:t>s</w:t>
      </w:r>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Default="000F21E1" w:rsidP="00EC0E38">
            <w:pPr>
              <w:pStyle w:val="PL"/>
            </w:pPr>
          </w:p>
          <w:p w14:paraId="5288945D" w14:textId="0470FD56" w:rsidR="00104E52" w:rsidRPr="00EC0E38" w:rsidRDefault="00104E52" w:rsidP="00EC0E38">
            <w:pPr>
              <w:pStyle w:val="PL"/>
            </w:pPr>
            <w:r w:rsidRPr="00FF29FA">
              <w:t xml:space="preserve">dictionary </w:t>
            </w:r>
            <w:r w:rsidRPr="00EC0E38">
              <w:t>AudioEncoderConfig {</w:t>
            </w:r>
          </w:p>
          <w:p w14:paraId="5CB084C8" w14:textId="77777777" w:rsidR="00104E52" w:rsidRPr="00EC0E38" w:rsidRDefault="00104E52" w:rsidP="00EC0E38">
            <w:pPr>
              <w:pStyle w:val="PL"/>
            </w:pPr>
            <w:r w:rsidRPr="00EC0E38">
              <w:t xml:space="preserve">  </w:t>
            </w:r>
            <w:r w:rsidRPr="00FF29FA">
              <w:t xml:space="preserve">required </w:t>
            </w:r>
            <w:r w:rsidRPr="00EC0E38">
              <w:t>DOMString codec;</w:t>
            </w:r>
          </w:p>
          <w:p w14:paraId="7AE2D40E" w14:textId="77777777" w:rsidR="00104E52" w:rsidRPr="00EC0E38" w:rsidRDefault="00104E52" w:rsidP="00EC0E38">
            <w:pPr>
              <w:pStyle w:val="PL"/>
            </w:pPr>
            <w:r w:rsidRPr="00EC0E38">
              <w:t xml:space="preserve">  [</w:t>
            </w:r>
            <w:r w:rsidRPr="00FF29FA">
              <w:t>EnforceRange</w:t>
            </w:r>
            <w:r w:rsidRPr="00EC0E38">
              <w:t xml:space="preserve">] </w:t>
            </w:r>
            <w:r w:rsidRPr="00FF29FA">
              <w:t>require] allows</w:t>
            </w:r>
            <w:r w:rsidRPr="00EC0E38">
              <w:t xml:space="preserve"> long sampleRate;</w:t>
            </w:r>
          </w:p>
          <w:p w14:paraId="6AEE1066" w14:textId="77777777" w:rsidR="00104E52" w:rsidRPr="00EC0E38" w:rsidRDefault="00104E52" w:rsidP="00EC0E38">
            <w:pPr>
              <w:pStyle w:val="PL"/>
            </w:pPr>
            <w:r w:rsidRPr="00EC0E38">
              <w:t xml:space="preserve">  [</w:t>
            </w:r>
            <w:r w:rsidRPr="00FF29FA">
              <w:t>EnforceRange</w:t>
            </w:r>
            <w:r w:rsidRPr="00EC0E38">
              <w:t xml:space="preserve">] </w:t>
            </w:r>
            <w:r w:rsidRPr="00FF29FA">
              <w:t xml:space="preserve">required </w:t>
            </w:r>
            <w:r w:rsidRPr="00EC0E38">
              <w:t>unsigned long numberOfChannels;</w:t>
            </w:r>
          </w:p>
          <w:p w14:paraId="49F807E0" w14:textId="77777777" w:rsidR="00104E52" w:rsidRPr="00EC0E38" w:rsidRDefault="00104E52" w:rsidP="00EC0E38">
            <w:pPr>
              <w:pStyle w:val="PL"/>
            </w:pPr>
            <w:r w:rsidRPr="00EC0E38">
              <w:lastRenderedPageBreak/>
              <w:t xml:space="preserve">  [</w:t>
            </w:r>
            <w:r w:rsidRPr="00FF29FA">
              <w:t>EnforceRange</w:t>
            </w:r>
            <w:r w:rsidRPr="00EC0E38">
              <w:t>] unsigned long long bitrate;</w:t>
            </w:r>
          </w:p>
          <w:p w14:paraId="4B52E8BA" w14:textId="77777777" w:rsidR="00104E52" w:rsidRPr="00EC0E38" w:rsidRDefault="00104E52" w:rsidP="00EC0E38">
            <w:pPr>
              <w:pStyle w:val="PL"/>
            </w:pPr>
            <w:r w:rsidRPr="00EC0E38">
              <w:t xml:space="preserve">  BitrateMode bitrateMode = "variable";</w:t>
            </w:r>
          </w:p>
          <w:p w14:paraId="1908EC2E" w14:textId="77777777" w:rsidR="00104E52" w:rsidRDefault="00104E52" w:rsidP="00EC0E38">
            <w:pPr>
              <w:pStyle w:val="PL"/>
            </w:pPr>
            <w:r w:rsidRPr="00EC0E38">
              <w:t>};</w:t>
            </w:r>
          </w:p>
          <w:p w14:paraId="46B704EE" w14:textId="77777777" w:rsidR="000F21E1" w:rsidRPr="00D43903" w:rsidRDefault="000F21E1" w:rsidP="00EC0E38">
            <w:pPr>
              <w:pStyle w:val="PL"/>
            </w:pPr>
          </w:p>
        </w:tc>
      </w:tr>
    </w:tbl>
    <w:p w14:paraId="36737CDD" w14:textId="77777777" w:rsidR="00A7654B" w:rsidRDefault="00A7654B" w:rsidP="00DC4552">
      <w:pPr>
        <w:jc w:val="both"/>
      </w:pPr>
    </w:p>
    <w:p w14:paraId="66AF46CA" w14:textId="56ED658E" w:rsidR="00DC4552" w:rsidRDefault="00104E52" w:rsidP="00DC4552">
      <w:pPr>
        <w:jc w:val="both"/>
        <w:rPr>
          <w:szCs w:val="22"/>
        </w:rPr>
      </w:pPr>
      <w:r>
        <w:rPr>
          <w:szCs w:val="22"/>
        </w:rPr>
        <w:t xml:space="preserve">The dicitionary with combinations of the paramaters (e.g. </w:t>
      </w:r>
      <w:r w:rsidR="00DC4552">
        <w:rPr>
          <w:szCs w:val="22"/>
        </w:rPr>
        <w:t>sampleRate, numberOfChannels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F668E0" w14:textId="5C2F9E2C" w:rsidR="00104E52" w:rsidRPr="00DC4552" w:rsidRDefault="006107D0" w:rsidP="00443BB1">
      <w:pPr>
        <w:pStyle w:val="NO"/>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7B5EE753" w14:textId="6BE953A2" w:rsidR="00CA65E7" w:rsidRPr="00CA65E7" w:rsidRDefault="00CA65E7" w:rsidP="00CA65E7">
      <w:r>
        <w:t>The identified encoder configuration properties are listed in Table 1.</w:t>
      </w:r>
    </w:p>
    <w:p w14:paraId="064CF6B4" w14:textId="52794F49" w:rsidR="00CA65E7" w:rsidRDefault="00CA65E7" w:rsidP="00CA65E7">
      <w:pPr>
        <w:pStyle w:val="TH"/>
      </w:pPr>
      <w:r>
        <w:lastRenderedPageBreak/>
        <w:t xml:space="preserve">Table </w:t>
      </w:r>
      <w:r w:rsidR="00660749">
        <w:t>5.2.3.2-1</w:t>
      </w:r>
      <w:r>
        <w:t>: Encoder Configuration Properties</w:t>
      </w:r>
    </w:p>
    <w:tbl>
      <w:tblPr>
        <w:tblStyle w:val="TableGridLight"/>
        <w:tblW w:w="9634" w:type="dxa"/>
        <w:tblLook w:val="04A0" w:firstRow="1" w:lastRow="0" w:firstColumn="1" w:lastColumn="0" w:noHBand="0" w:noVBand="1"/>
      </w:tblPr>
      <w:tblGrid>
        <w:gridCol w:w="1129"/>
        <w:gridCol w:w="1607"/>
        <w:gridCol w:w="4347"/>
        <w:gridCol w:w="1417"/>
        <w:gridCol w:w="1134"/>
      </w:tblGrid>
      <w:tr w:rsidR="00CA65E7" w:rsidRPr="004A5C99" w14:paraId="4508635F" w14:textId="77777777" w:rsidTr="001C31CC">
        <w:trPr>
          <w:trHeight w:val="34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47" w:type="dxa"/>
            <w:noWrap/>
            <w:hideMark/>
          </w:tcPr>
          <w:p w14:paraId="0C7CFD78" w14:textId="77777777" w:rsidR="00CA65E7" w:rsidRPr="000B3D00" w:rsidRDefault="00CA65E7" w:rsidP="002A5041">
            <w:pPr>
              <w:pStyle w:val="TAH"/>
            </w:pPr>
            <w:r w:rsidRPr="000B3D00">
              <w:t>Description</w:t>
            </w:r>
          </w:p>
        </w:tc>
        <w:tc>
          <w:tcPr>
            <w:tcW w:w="1417"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1C31CC">
        <w:trPr>
          <w:trHeight w:val="34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r w:rsidRPr="000B3D00">
              <w:t>bitRate</w:t>
            </w:r>
          </w:p>
        </w:tc>
        <w:tc>
          <w:tcPr>
            <w:tcW w:w="4347" w:type="dxa"/>
            <w:noWrap/>
            <w:hideMark/>
          </w:tcPr>
          <w:p w14:paraId="3975554A" w14:textId="77777777" w:rsidR="00CA65E7" w:rsidRPr="000B3D00" w:rsidRDefault="00CA65E7" w:rsidP="002A5041">
            <w:pPr>
              <w:pStyle w:val="TAL"/>
            </w:pPr>
            <w:r w:rsidRPr="000B3D00">
              <w:t>Bitrate in bits per second (e.g., 4750, 5150, 12200)</w:t>
            </w:r>
          </w:p>
        </w:tc>
        <w:tc>
          <w:tcPr>
            <w:tcW w:w="1417"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1C31CC">
        <w:trPr>
          <w:trHeight w:val="34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347" w:type="dxa"/>
            <w:noWrap/>
            <w:hideMark/>
          </w:tcPr>
          <w:p w14:paraId="42881044" w14:textId="77777777" w:rsidR="00CA65E7" w:rsidRPr="000B3D00" w:rsidRDefault="00CA65E7" w:rsidP="002A5041">
            <w:pPr>
              <w:pStyle w:val="TAL"/>
            </w:pPr>
            <w:r w:rsidRPr="000B3D00">
              <w:t>Enable Discontinuous Transmission (DTX)</w:t>
            </w:r>
          </w:p>
        </w:tc>
        <w:tc>
          <w:tcPr>
            <w:tcW w:w="1417"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1C31CC">
        <w:trPr>
          <w:trHeight w:val="34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r w:rsidRPr="000B3D00">
              <w:t>bitRate</w:t>
            </w:r>
          </w:p>
        </w:tc>
        <w:tc>
          <w:tcPr>
            <w:tcW w:w="4347" w:type="dxa"/>
            <w:noWrap/>
            <w:hideMark/>
          </w:tcPr>
          <w:p w14:paraId="3F4A7D91" w14:textId="77777777" w:rsidR="00CA65E7" w:rsidRPr="000B3D00" w:rsidRDefault="00CA65E7" w:rsidP="002A5041">
            <w:pPr>
              <w:pStyle w:val="TAL"/>
            </w:pPr>
            <w:r w:rsidRPr="000B3D00">
              <w:t>Bitrate in bits per second (e.g., 6600, 8850, 23850)</w:t>
            </w:r>
          </w:p>
        </w:tc>
        <w:tc>
          <w:tcPr>
            <w:tcW w:w="1417"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1C31CC">
        <w:trPr>
          <w:trHeight w:val="34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347" w:type="dxa"/>
            <w:noWrap/>
            <w:hideMark/>
          </w:tcPr>
          <w:p w14:paraId="3754BBDC" w14:textId="77777777" w:rsidR="00CA65E7" w:rsidRPr="000B3D00" w:rsidRDefault="00CA65E7" w:rsidP="002A5041">
            <w:pPr>
              <w:pStyle w:val="TAL"/>
            </w:pPr>
            <w:r w:rsidRPr="000B3D00">
              <w:t>Enable Discontinuous Transmission (DTX)</w:t>
            </w:r>
          </w:p>
        </w:tc>
        <w:tc>
          <w:tcPr>
            <w:tcW w:w="1417"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1C31CC">
        <w:trPr>
          <w:trHeight w:val="34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r w:rsidRPr="000B3D00">
              <w:t>bitRate</w:t>
            </w:r>
          </w:p>
        </w:tc>
        <w:tc>
          <w:tcPr>
            <w:tcW w:w="4347" w:type="dxa"/>
            <w:noWrap/>
            <w:hideMark/>
          </w:tcPr>
          <w:p w14:paraId="6CF4B7A1" w14:textId="77777777" w:rsidR="00CA65E7" w:rsidRPr="000B3D00" w:rsidRDefault="00CA65E7" w:rsidP="002A5041">
            <w:pPr>
              <w:pStyle w:val="TAL"/>
            </w:pPr>
            <w:r w:rsidRPr="000B3D00">
              <w:t>Bitrate in bits per second (e.g., 8000, 16000, 24000)</w:t>
            </w:r>
          </w:p>
        </w:tc>
        <w:tc>
          <w:tcPr>
            <w:tcW w:w="1417"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1C31CC">
        <w:trPr>
          <w:trHeight w:val="34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47" w:type="dxa"/>
            <w:noWrap/>
            <w:hideMark/>
          </w:tcPr>
          <w:p w14:paraId="2F2EA814" w14:textId="77777777" w:rsidR="00CA65E7" w:rsidRPr="000B3D00" w:rsidRDefault="00CA65E7" w:rsidP="002A5041">
            <w:pPr>
              <w:pStyle w:val="TAL"/>
            </w:pPr>
            <w:r w:rsidRPr="000B3D00">
              <w:t>Enable stereo encoding</w:t>
            </w:r>
          </w:p>
        </w:tc>
        <w:tc>
          <w:tcPr>
            <w:tcW w:w="1417"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1C31CC">
        <w:trPr>
          <w:trHeight w:val="34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r w:rsidRPr="000B3D00">
              <w:t>bitRate</w:t>
            </w:r>
          </w:p>
        </w:tc>
        <w:tc>
          <w:tcPr>
            <w:tcW w:w="4347" w:type="dxa"/>
            <w:noWrap/>
            <w:hideMark/>
          </w:tcPr>
          <w:p w14:paraId="5F70E903" w14:textId="77777777" w:rsidR="00CA65E7" w:rsidRPr="000B3D00" w:rsidRDefault="00CA65E7" w:rsidP="002A5041">
            <w:pPr>
              <w:pStyle w:val="TAL"/>
            </w:pPr>
            <w:r w:rsidRPr="000B3D00">
              <w:t>Bitrate in bits per second (e.g., 9600, 13200, 24400)</w:t>
            </w:r>
          </w:p>
        </w:tc>
        <w:tc>
          <w:tcPr>
            <w:tcW w:w="1417"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1C31CC">
        <w:trPr>
          <w:trHeight w:val="34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47"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417"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1C31CC">
        <w:trPr>
          <w:trHeight w:val="34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347" w:type="dxa"/>
            <w:noWrap/>
            <w:hideMark/>
          </w:tcPr>
          <w:p w14:paraId="38D244E1" w14:textId="77777777" w:rsidR="00CA65E7" w:rsidRPr="000B3D00" w:rsidRDefault="00CA65E7" w:rsidP="002A5041">
            <w:pPr>
              <w:pStyle w:val="TAL"/>
            </w:pPr>
            <w:r w:rsidRPr="000B3D00">
              <w:t>DTX interval for adaptive SID (0 for adaptive intervals)</w:t>
            </w:r>
          </w:p>
        </w:tc>
        <w:tc>
          <w:tcPr>
            <w:tcW w:w="1417"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1C31CC">
        <w:trPr>
          <w:trHeight w:val="34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347" w:type="dxa"/>
            <w:noWrap/>
            <w:hideMark/>
          </w:tcPr>
          <w:p w14:paraId="6E54E7F0" w14:textId="77777777" w:rsidR="00CA65E7" w:rsidRPr="000B3D00" w:rsidRDefault="00CA65E7" w:rsidP="002A5041">
            <w:pPr>
              <w:pStyle w:val="TAL"/>
            </w:pPr>
            <w:r w:rsidRPr="000B3D00">
              <w:t>Offset for partial copies in channel-aware mode</w:t>
            </w:r>
          </w:p>
        </w:tc>
        <w:tc>
          <w:tcPr>
            <w:tcW w:w="1417"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1C31CC">
        <w:trPr>
          <w:trHeight w:val="34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347" w:type="dxa"/>
            <w:noWrap/>
            <w:hideMark/>
          </w:tcPr>
          <w:p w14:paraId="37894E13" w14:textId="77777777" w:rsidR="00CA65E7" w:rsidRPr="000B3D00" w:rsidRDefault="00CA65E7" w:rsidP="002A5041">
            <w:pPr>
              <w:pStyle w:val="TAL"/>
            </w:pPr>
            <w:r w:rsidRPr="000B3D00">
              <w:t>FEC indicator for channel-aware mode (either "HI" or "LO")</w:t>
            </w:r>
          </w:p>
        </w:tc>
        <w:tc>
          <w:tcPr>
            <w:tcW w:w="1417"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104E52" w:rsidRPr="004A5C99" w14:paraId="5A43CC78" w14:textId="77777777" w:rsidTr="001C31CC">
        <w:trPr>
          <w:trHeight w:val="340"/>
        </w:trPr>
        <w:tc>
          <w:tcPr>
            <w:tcW w:w="1129" w:type="dxa"/>
            <w:noWrap/>
            <w:vAlign w:val="center"/>
          </w:tcPr>
          <w:p w14:paraId="002FB599" w14:textId="45903CAA" w:rsidR="00104E52" w:rsidRPr="00104E52" w:rsidRDefault="00104E52" w:rsidP="00104E52">
            <w:pPr>
              <w:pStyle w:val="TAH"/>
            </w:pPr>
            <w:r w:rsidRPr="00142B56">
              <w:t>IVAS</w:t>
            </w:r>
          </w:p>
        </w:tc>
        <w:tc>
          <w:tcPr>
            <w:tcW w:w="1607" w:type="dxa"/>
            <w:noWrap/>
            <w:vAlign w:val="center"/>
          </w:tcPr>
          <w:p w14:paraId="41565A0A" w14:textId="497419D4" w:rsidR="00104E52" w:rsidRPr="00104E52" w:rsidRDefault="00104E52" w:rsidP="00104E52">
            <w:pPr>
              <w:pStyle w:val="TAL"/>
            </w:pPr>
            <w:r w:rsidRPr="00142B56">
              <w:t>inputFormat</w:t>
            </w:r>
          </w:p>
        </w:tc>
        <w:tc>
          <w:tcPr>
            <w:tcW w:w="4347" w:type="dxa"/>
            <w:noWrap/>
            <w:vAlign w:val="center"/>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417" w:type="dxa"/>
            <w:noWrap/>
            <w:vAlign w:val="center"/>
          </w:tcPr>
          <w:p w14:paraId="45CF69BD" w14:textId="224E776C" w:rsidR="00104E52" w:rsidRPr="00104E52" w:rsidRDefault="00104E52" w:rsidP="00104E52">
            <w:pPr>
              <w:pStyle w:val="TAL"/>
            </w:pPr>
            <w:r w:rsidRPr="00142B56">
              <w:t>enum</w:t>
            </w:r>
          </w:p>
        </w:tc>
        <w:tc>
          <w:tcPr>
            <w:tcW w:w="1134" w:type="dxa"/>
            <w:noWrap/>
            <w:vAlign w:val="center"/>
          </w:tcPr>
          <w:p w14:paraId="41183F5E" w14:textId="6A17E231" w:rsidR="00104E52" w:rsidRPr="00104E52" w:rsidRDefault="00104E52" w:rsidP="00104E52">
            <w:pPr>
              <w:pStyle w:val="TAL"/>
            </w:pPr>
            <w:r w:rsidRPr="00142B56">
              <w:t>"MONO"</w:t>
            </w:r>
          </w:p>
        </w:tc>
      </w:tr>
      <w:tr w:rsidR="00104E52" w:rsidRPr="004A5C99" w14:paraId="6EB9E123" w14:textId="77777777" w:rsidTr="001C31CC">
        <w:trPr>
          <w:trHeight w:val="340"/>
        </w:trPr>
        <w:tc>
          <w:tcPr>
            <w:tcW w:w="1129" w:type="dxa"/>
            <w:noWrap/>
            <w:vAlign w:val="center"/>
          </w:tcPr>
          <w:p w14:paraId="4E15D989" w14:textId="314D71DB" w:rsidR="00104E52" w:rsidRPr="00104E52" w:rsidRDefault="00104E52" w:rsidP="00104E52">
            <w:pPr>
              <w:pStyle w:val="TAH"/>
            </w:pPr>
            <w:r w:rsidRPr="00142B56">
              <w:t>IVAS</w:t>
            </w:r>
          </w:p>
        </w:tc>
        <w:tc>
          <w:tcPr>
            <w:tcW w:w="1607" w:type="dxa"/>
            <w:noWrap/>
            <w:vAlign w:val="center"/>
          </w:tcPr>
          <w:p w14:paraId="37473A48" w14:textId="0315A24C" w:rsidR="00104E52" w:rsidRPr="00104E52" w:rsidRDefault="00104E52" w:rsidP="00104E52">
            <w:pPr>
              <w:pStyle w:val="TAL"/>
            </w:pPr>
            <w:r w:rsidRPr="00142B56">
              <w:t>bandwidth</w:t>
            </w:r>
          </w:p>
        </w:tc>
        <w:tc>
          <w:tcPr>
            <w:tcW w:w="4347" w:type="dxa"/>
            <w:noWrap/>
            <w:vAlign w:val="center"/>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417" w:type="dxa"/>
            <w:noWrap/>
            <w:vAlign w:val="center"/>
          </w:tcPr>
          <w:p w14:paraId="35EDDE00" w14:textId="49FB9D37" w:rsidR="00104E52" w:rsidRPr="00104E52" w:rsidRDefault="00104E52" w:rsidP="00104E52">
            <w:pPr>
              <w:pStyle w:val="TAL"/>
            </w:pPr>
            <w:r w:rsidRPr="00142B56">
              <w:t>enum</w:t>
            </w:r>
          </w:p>
        </w:tc>
        <w:tc>
          <w:tcPr>
            <w:tcW w:w="1134" w:type="dxa"/>
            <w:noWrap/>
            <w:vAlign w:val="center"/>
          </w:tcPr>
          <w:p w14:paraId="016A8696" w14:textId="54CB30B4" w:rsidR="00104E52" w:rsidRPr="00104E52" w:rsidRDefault="00104E52" w:rsidP="00104E52">
            <w:pPr>
              <w:pStyle w:val="TAL"/>
            </w:pPr>
            <w:r w:rsidRPr="00142B56">
              <w:t>"FB"</w:t>
            </w:r>
          </w:p>
        </w:tc>
      </w:tr>
      <w:tr w:rsidR="00104E52" w:rsidRPr="004A5C99" w14:paraId="79B12A82" w14:textId="77777777" w:rsidTr="001C31CC">
        <w:trPr>
          <w:trHeight w:val="340"/>
        </w:trPr>
        <w:tc>
          <w:tcPr>
            <w:tcW w:w="1129" w:type="dxa"/>
            <w:noWrap/>
            <w:vAlign w:val="center"/>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347" w:type="dxa"/>
            <w:noWrap/>
          </w:tcPr>
          <w:p w14:paraId="5F5D0333" w14:textId="50115AB0" w:rsidR="00104E52" w:rsidRPr="00104E52" w:rsidRDefault="00104E52" w:rsidP="00104E52">
            <w:pPr>
              <w:pStyle w:val="TAL"/>
            </w:pPr>
            <w:r w:rsidRPr="00142B56">
              <w:t>Enable Discontinuous Transmission (DTX)</w:t>
            </w:r>
          </w:p>
        </w:tc>
        <w:tc>
          <w:tcPr>
            <w:tcW w:w="1417"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1C31CC">
        <w:trPr>
          <w:trHeight w:val="340"/>
        </w:trPr>
        <w:tc>
          <w:tcPr>
            <w:tcW w:w="1129" w:type="dxa"/>
            <w:noWrap/>
            <w:vAlign w:val="center"/>
          </w:tcPr>
          <w:p w14:paraId="4192EE91" w14:textId="509CFD7F" w:rsidR="00104E52" w:rsidRPr="00104E52" w:rsidRDefault="00104E52" w:rsidP="00104E52">
            <w:pPr>
              <w:pStyle w:val="TAH"/>
            </w:pPr>
            <w:r w:rsidRPr="00142B56">
              <w:t>IVAS</w:t>
            </w:r>
          </w:p>
        </w:tc>
        <w:tc>
          <w:tcPr>
            <w:tcW w:w="1607" w:type="dxa"/>
            <w:noWrap/>
            <w:vAlign w:val="center"/>
          </w:tcPr>
          <w:p w14:paraId="3CD7080B" w14:textId="31B5E055" w:rsidR="00104E52" w:rsidRPr="00104E52" w:rsidRDefault="00104E52" w:rsidP="00104E52">
            <w:pPr>
              <w:pStyle w:val="TAL"/>
            </w:pPr>
            <w:r w:rsidRPr="00142B56">
              <w:t>dtxInterval</w:t>
            </w:r>
          </w:p>
        </w:tc>
        <w:tc>
          <w:tcPr>
            <w:tcW w:w="4347" w:type="dxa"/>
            <w:noWrap/>
            <w:vAlign w:val="center"/>
          </w:tcPr>
          <w:p w14:paraId="205C5FE5" w14:textId="296BE5A3" w:rsidR="00104E52" w:rsidRPr="00104E52" w:rsidRDefault="00104E52" w:rsidP="00104E52">
            <w:pPr>
              <w:pStyle w:val="TAL"/>
            </w:pPr>
            <w:r w:rsidRPr="00142B56">
              <w:t>DTX interval in frames for adaptive SID (0 for adaptive intervals, 3-100)</w:t>
            </w:r>
          </w:p>
        </w:tc>
        <w:tc>
          <w:tcPr>
            <w:tcW w:w="1417" w:type="dxa"/>
            <w:noWrap/>
            <w:vAlign w:val="center"/>
          </w:tcPr>
          <w:p w14:paraId="12D79C20" w14:textId="2B556001" w:rsidR="00104E52" w:rsidRPr="00104E52" w:rsidRDefault="00104E52" w:rsidP="00104E52">
            <w:pPr>
              <w:pStyle w:val="TAL"/>
            </w:pPr>
            <w:r w:rsidRPr="00142B56">
              <w:t>integer</w:t>
            </w:r>
          </w:p>
        </w:tc>
        <w:tc>
          <w:tcPr>
            <w:tcW w:w="1134" w:type="dxa"/>
            <w:noWrap/>
            <w:vAlign w:val="center"/>
          </w:tcPr>
          <w:p w14:paraId="748D397C" w14:textId="0550CC46" w:rsidR="00104E52" w:rsidRPr="00104E52" w:rsidRDefault="00104E52" w:rsidP="00104E52">
            <w:pPr>
              <w:pStyle w:val="TAL"/>
            </w:pPr>
            <w:r w:rsidRPr="00142B56">
              <w:t>0</w:t>
            </w:r>
          </w:p>
        </w:tc>
      </w:tr>
      <w:tr w:rsidR="00104E52" w:rsidRPr="004A5C99" w14:paraId="361C333F" w14:textId="77777777" w:rsidTr="001C31CC">
        <w:trPr>
          <w:trHeight w:val="340"/>
        </w:trPr>
        <w:tc>
          <w:tcPr>
            <w:tcW w:w="1129" w:type="dxa"/>
            <w:noWrap/>
            <w:vAlign w:val="center"/>
          </w:tcPr>
          <w:p w14:paraId="4FD12713" w14:textId="07B95EF8" w:rsidR="00104E52" w:rsidRPr="00104E52" w:rsidRDefault="00104E52" w:rsidP="00104E52">
            <w:pPr>
              <w:pStyle w:val="TAH"/>
            </w:pPr>
            <w:r w:rsidRPr="00142B56">
              <w:t>IVAS</w:t>
            </w:r>
          </w:p>
        </w:tc>
        <w:tc>
          <w:tcPr>
            <w:tcW w:w="1607" w:type="dxa"/>
            <w:noWrap/>
            <w:vAlign w:val="center"/>
          </w:tcPr>
          <w:p w14:paraId="25D4ECA7" w14:textId="6D7CF2C8" w:rsidR="00104E52" w:rsidRPr="00104E52" w:rsidRDefault="00104E52" w:rsidP="00104E52">
            <w:pPr>
              <w:pStyle w:val="TAL"/>
            </w:pPr>
            <w:r w:rsidRPr="00142B56">
              <w:t>ismMetadata</w:t>
            </w:r>
          </w:p>
        </w:tc>
        <w:tc>
          <w:tcPr>
            <w:tcW w:w="4347" w:type="dxa"/>
            <w:noWrap/>
            <w:vAlign w:val="center"/>
          </w:tcPr>
          <w:p w14:paraId="748799F5" w14:textId="6D7AE6AD" w:rsidR="00104E52" w:rsidRPr="00104E52" w:rsidRDefault="00104E52" w:rsidP="00104E52">
            <w:pPr>
              <w:pStyle w:val="TAL"/>
            </w:pPr>
            <w:r w:rsidRPr="00142B56">
              <w:t>Additional metadata specific to each ISM Objects (binary byte buffer)</w:t>
            </w:r>
          </w:p>
        </w:tc>
        <w:tc>
          <w:tcPr>
            <w:tcW w:w="1417" w:type="dxa"/>
            <w:noWrap/>
            <w:vAlign w:val="center"/>
          </w:tcPr>
          <w:p w14:paraId="112A3D4C" w14:textId="1EF07D00" w:rsidR="00104E52" w:rsidRPr="00104E52" w:rsidRDefault="00104E52" w:rsidP="00104E52">
            <w:pPr>
              <w:pStyle w:val="TAL"/>
            </w:pPr>
            <w:r w:rsidRPr="00142B56">
              <w:t>ArrayBuffer</w:t>
            </w:r>
          </w:p>
        </w:tc>
        <w:tc>
          <w:tcPr>
            <w:tcW w:w="1134" w:type="dxa"/>
            <w:noWrap/>
            <w:vAlign w:val="center"/>
          </w:tcPr>
          <w:p w14:paraId="1C7E58AA" w14:textId="0AF8301C" w:rsidR="00104E52" w:rsidRPr="00104E52" w:rsidRDefault="00104E52" w:rsidP="00104E52">
            <w:pPr>
              <w:pStyle w:val="TAL"/>
            </w:pPr>
            <w:r w:rsidRPr="00142B56">
              <w:t>-</w:t>
            </w:r>
          </w:p>
        </w:tc>
      </w:tr>
      <w:tr w:rsidR="00104E52" w:rsidRPr="004A5C99" w14:paraId="41DC5932" w14:textId="77777777" w:rsidTr="001C31CC">
        <w:trPr>
          <w:trHeight w:val="340"/>
        </w:trPr>
        <w:tc>
          <w:tcPr>
            <w:tcW w:w="1129" w:type="dxa"/>
            <w:noWrap/>
            <w:vAlign w:val="center"/>
          </w:tcPr>
          <w:p w14:paraId="0D0B058E" w14:textId="6E5A641B" w:rsidR="00104E52" w:rsidRPr="00104E52" w:rsidRDefault="00104E52" w:rsidP="00104E52">
            <w:pPr>
              <w:pStyle w:val="TAH"/>
            </w:pPr>
            <w:r w:rsidRPr="00142B56">
              <w:t>IVAS</w:t>
            </w:r>
          </w:p>
        </w:tc>
        <w:tc>
          <w:tcPr>
            <w:tcW w:w="1607" w:type="dxa"/>
            <w:noWrap/>
            <w:vAlign w:val="center"/>
          </w:tcPr>
          <w:p w14:paraId="7AE0E2E9" w14:textId="1CBF5A05" w:rsidR="00104E52" w:rsidRPr="00104E52" w:rsidRDefault="00104E52" w:rsidP="00104E52">
            <w:pPr>
              <w:pStyle w:val="TAL"/>
            </w:pPr>
            <w:r w:rsidRPr="00142B56">
              <w:t>masaMetadata</w:t>
            </w:r>
          </w:p>
        </w:tc>
        <w:tc>
          <w:tcPr>
            <w:tcW w:w="4347" w:type="dxa"/>
            <w:noWrap/>
            <w:vAlign w:val="center"/>
          </w:tcPr>
          <w:p w14:paraId="206E0C0B" w14:textId="73ED2F2E" w:rsidR="00104E52" w:rsidRPr="00104E52" w:rsidRDefault="00104E52" w:rsidP="00104E52">
            <w:pPr>
              <w:pStyle w:val="TAL"/>
            </w:pPr>
            <w:r w:rsidRPr="00142B56">
              <w:t>Additional metadata specific to parametric MASA metadata (binary byte buffer)</w:t>
            </w:r>
          </w:p>
        </w:tc>
        <w:tc>
          <w:tcPr>
            <w:tcW w:w="1417" w:type="dxa"/>
            <w:noWrap/>
            <w:vAlign w:val="center"/>
          </w:tcPr>
          <w:p w14:paraId="38D0BE2A" w14:textId="6D37EED8" w:rsidR="00104E52" w:rsidRPr="00104E52" w:rsidRDefault="00104E52" w:rsidP="00104E52">
            <w:pPr>
              <w:pStyle w:val="TAL"/>
            </w:pPr>
            <w:r w:rsidRPr="00142B56">
              <w:t>ArrayBuffer</w:t>
            </w:r>
          </w:p>
        </w:tc>
        <w:tc>
          <w:tcPr>
            <w:tcW w:w="1134" w:type="dxa"/>
            <w:noWrap/>
            <w:vAlign w:val="center"/>
          </w:tcPr>
          <w:p w14:paraId="3B1C25A1" w14:textId="15D2CD55" w:rsidR="00104E52" w:rsidRPr="00104E52" w:rsidRDefault="00104E52" w:rsidP="00104E52">
            <w:pPr>
              <w:pStyle w:val="TAL"/>
            </w:pPr>
            <w:r w:rsidRPr="00142B56">
              <w:t>-</w:t>
            </w:r>
          </w:p>
        </w:tc>
      </w:tr>
    </w:tbl>
    <w:p w14:paraId="087DFE3F" w14:textId="77777777" w:rsidR="00A7654B" w:rsidRPr="00A7654B" w:rsidRDefault="00A7654B" w:rsidP="00FF29FA"/>
    <w:p w14:paraId="520E33B8" w14:textId="55266D26" w:rsidR="00930662" w:rsidRPr="00F1421F" w:rsidRDefault="00BF72CC" w:rsidP="00930662">
      <w:pPr>
        <w:pStyle w:val="Heading4"/>
      </w:pPr>
      <w:bookmarkStart w:id="213" w:name="_Toc204267733"/>
      <w:bookmarkStart w:id="214" w:name="_Toc204268056"/>
      <w:bookmarkStart w:id="215" w:name="_Toc214490931"/>
      <w:bookmarkStart w:id="216" w:name="_Toc221790896"/>
      <w:bookmarkStart w:id="217" w:name="_Toc221794614"/>
      <w:bookmarkStart w:id="218" w:name="_Toc221794890"/>
      <w:r>
        <w:lastRenderedPageBreak/>
        <w:t>5.2.3.3</w:t>
      </w:r>
      <w:r>
        <w:tab/>
      </w:r>
      <w:r w:rsidR="00930662">
        <w:t>AudioDecoder Configuration</w:t>
      </w:r>
      <w:bookmarkEnd w:id="213"/>
      <w:bookmarkEnd w:id="214"/>
      <w:bookmarkEnd w:id="215"/>
      <w:bookmarkEnd w:id="216"/>
      <w:bookmarkEnd w:id="217"/>
      <w:bookmarkEnd w:id="218"/>
    </w:p>
    <w:p w14:paraId="17D362AF" w14:textId="66E6B55E" w:rsidR="00BF72CC" w:rsidRPr="00FC5EBC" w:rsidRDefault="00BF72CC" w:rsidP="00BF72CC">
      <w:pPr>
        <w:jc w:val="both"/>
      </w:pPr>
      <w:r w:rsidRPr="4DEC760F">
        <w:t xml:space="preserve">Unlike </w:t>
      </w:r>
      <w:r w:rsidRPr="008B089F">
        <w:rPr>
          <w:rFonts w:ascii="Courier New" w:hAnsi="Courier New"/>
          <w:noProof/>
          <w:sz w:val="16"/>
        </w:rPr>
        <w:t>AudioEncoderConfig</w:t>
      </w:r>
      <w:r w:rsidRPr="4DEC760F">
        <w:t xml:space="preserve">, the </w:t>
      </w:r>
      <w:r w:rsidRPr="002543A2">
        <w:rPr>
          <w:rFonts w:ascii="Courier New" w:hAnsi="Courier New"/>
          <w:noProof/>
          <w:sz w:val="16"/>
        </w:rPr>
        <w:t>AudioDecoderConfig</w:t>
      </w:r>
      <w:r w:rsidRPr="4DEC760F">
        <w:t xml:space="preserve"> does not expose an extension config per codec in the Web Codec API. The </w:t>
      </w:r>
      <w:r w:rsidRPr="002543A2">
        <w:rPr>
          <w:rFonts w:ascii="Courier New" w:hAnsi="Courier New"/>
          <w:noProof/>
          <w:sz w:val="16"/>
        </w:rPr>
        <w:t>AudioDecoderConfig</w:t>
      </w:r>
      <w:r w:rsidRPr="4DEC760F">
        <w:t xml:space="preserve"> is generally defined in </w:t>
      </w:r>
      <w:r w:rsidR="008E1C89">
        <w:t>[4]</w:t>
      </w:r>
      <w:r w:rsidRPr="4DEC760F">
        <w:t xml:space="preserve"> with a </w:t>
      </w:r>
      <w:r w:rsidRPr="002543A2">
        <w:rPr>
          <w:rFonts w:ascii="Courier New" w:hAnsi="Courier New"/>
          <w:noProof/>
          <w:sz w:val="16"/>
        </w:rPr>
        <w:t>description</w:t>
      </w:r>
      <w:r w:rsidRPr="4DEC760F">
        <w:t xml:space="preserve">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1E487FE6" w14:textId="77777777" w:rsidR="00A7654B" w:rsidRDefault="00A7654B" w:rsidP="00CA65E7"/>
    <w:p w14:paraId="3CA88B85" w14:textId="43733201" w:rsidR="00DC4552" w:rsidRDefault="00930662" w:rsidP="00CA65E7">
      <w:r>
        <w:t xml:space="preserve">The identified decoder configuration properties are listed in Table </w:t>
      </w:r>
      <w:r w:rsidR="000A46E5">
        <w:t>5.2.3.3-1</w:t>
      </w:r>
      <w:r>
        <w:t>.</w:t>
      </w:r>
    </w:p>
    <w:p w14:paraId="5BC1CA27" w14:textId="35522B67" w:rsidR="00CA65E7" w:rsidRDefault="00CA65E7" w:rsidP="00CA65E7">
      <w:pPr>
        <w:pStyle w:val="TH"/>
      </w:pPr>
      <w:r>
        <w:t xml:space="preserve">Table </w:t>
      </w:r>
      <w:r w:rsidR="000A46E5">
        <w:t>5.2.3.3-1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41B2B1F4"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2543A2">
        <w:rPr>
          <w:rFonts w:ascii="Courier New" w:hAnsi="Courier New"/>
          <w:noProof/>
          <w:sz w:val="16"/>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5.2.3.3-2</w:t>
      </w:r>
      <w:r w:rsidRPr="4DEC760F">
        <w:t>:</w:t>
      </w:r>
    </w:p>
    <w:p w14:paraId="4815742B" w14:textId="61F1250E" w:rsidR="005134A6" w:rsidRDefault="005134A6" w:rsidP="005134A6">
      <w:pPr>
        <w:pStyle w:val="TH"/>
      </w:pPr>
      <w:r>
        <w:t xml:space="preserve">Table </w:t>
      </w:r>
      <w:r w:rsidR="000A46E5">
        <w:t>5.2.3.3-2</w:t>
      </w:r>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FB09FF" w:rsidRDefault="005134A6" w:rsidP="005310A5">
            <w:pPr>
              <w:pStyle w:val="TAL"/>
              <w:rPr>
                <w:lang w:val="en-AU"/>
              </w:rPr>
            </w:pPr>
            <w:r>
              <w:rPr>
                <w:lang w:val="en-AU"/>
              </w:rPr>
              <w:t>outputFormat</w:t>
            </w:r>
          </w:p>
        </w:tc>
        <w:tc>
          <w:tcPr>
            <w:tcW w:w="7797" w:type="dxa"/>
            <w:noWrap/>
          </w:tcPr>
          <w:p w14:paraId="3B4BCC39" w14:textId="77777777" w:rsidR="005134A6" w:rsidRPr="0034616F" w:rsidRDefault="005134A6" w:rsidP="00674C3E">
            <w:pPr>
              <w:pStyle w:val="TAL"/>
              <w:rPr>
                <w:rFonts w:cs="Courier New"/>
              </w:rPr>
            </w:pPr>
            <w:r w:rsidRPr="0034616F">
              <w:rPr>
                <w:rFonts w:cs="Arial"/>
                <w:szCs w:val="18"/>
              </w:rPr>
              <w:t>Output configuration</w:t>
            </w:r>
            <w:r w:rsidRPr="0034616F">
              <w:rPr>
                <w:szCs w:val="18"/>
              </w:rPr>
              <w:t xml:space="preserve"> </w:t>
            </w:r>
            <w:r w:rsidRPr="0034616F">
              <w:rPr>
                <w:rFonts w:cs="Arial"/>
                <w:szCs w:val="18"/>
              </w:rPr>
              <w:t>(e.g.</w:t>
            </w:r>
            <w:r w:rsidRPr="0034616F">
              <w:rPr>
                <w:szCs w:val="18"/>
              </w:rPr>
              <w:t xml:space="preserve"> </w:t>
            </w:r>
            <w:r w:rsidRPr="00674C3E">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Default="005134A6" w:rsidP="005310A5">
            <w:pPr>
              <w:pStyle w:val="TAL"/>
            </w:pPr>
            <w:r>
              <w:t>customHRTF</w:t>
            </w:r>
          </w:p>
        </w:tc>
        <w:tc>
          <w:tcPr>
            <w:tcW w:w="7797" w:type="dxa"/>
            <w:noWrap/>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Default="005134A6" w:rsidP="005310A5">
            <w:pPr>
              <w:pStyle w:val="TAL"/>
            </w:pPr>
            <w:r>
              <w:t>customLoudspeaker</w:t>
            </w:r>
          </w:p>
        </w:tc>
        <w:tc>
          <w:tcPr>
            <w:tcW w:w="7797" w:type="dxa"/>
            <w:noWrap/>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Default="005134A6" w:rsidP="005310A5">
            <w:pPr>
              <w:pStyle w:val="TAL"/>
            </w:pPr>
            <w:r>
              <w:t>ivasConfigData</w:t>
            </w:r>
          </w:p>
        </w:tc>
        <w:tc>
          <w:tcPr>
            <w:tcW w:w="7797" w:type="dxa"/>
            <w:noWrap/>
          </w:tcPr>
          <w:p w14:paraId="4AEEE1E5" w14:textId="77777777" w:rsidR="005134A6" w:rsidRDefault="005134A6" w:rsidP="005310A5">
            <w:pPr>
              <w:pStyle w:val="TAL"/>
            </w:pPr>
            <w:r>
              <w:t>More data useful for IVAS decoding/rendering (binary byte buffer)</w:t>
            </w:r>
          </w:p>
        </w:tc>
      </w:tr>
    </w:tbl>
    <w:p w14:paraId="75AC115F" w14:textId="77777777" w:rsidR="00A7654B" w:rsidRDefault="00A7654B" w:rsidP="00142B56">
      <w:pPr>
        <w:jc w:val="both"/>
      </w:pPr>
    </w:p>
    <w:p w14:paraId="18A2E407" w14:textId="35D4ED82" w:rsidR="005134A6" w:rsidRPr="00142B56" w:rsidRDefault="005134A6" w:rsidP="00142B56">
      <w:pPr>
        <w:jc w:val="both"/>
        <w:rPr>
          <w:szCs w:val="22"/>
        </w:rPr>
      </w:pPr>
      <w:r>
        <w:rPr>
          <w:szCs w:val="22"/>
        </w:rPr>
        <w:t xml:space="preserve">The </w:t>
      </w:r>
      <w:r w:rsidRPr="00674C3E">
        <w:rPr>
          <w:rFonts w:ascii="Courier New" w:hAnsi="Courier New"/>
          <w:noProof/>
          <w:sz w:val="16"/>
        </w:rPr>
        <w:t>description</w:t>
      </w:r>
      <w:r w:rsidRPr="00674C3E">
        <w:rPr>
          <w:noProof/>
          <w:sz w:val="16"/>
        </w:rPr>
        <w:t xml:space="preserve"> </w:t>
      </w:r>
      <w:r>
        <w:rPr>
          <w:szCs w:val="22"/>
        </w:rPr>
        <w:t xml:space="preserve">field of </w:t>
      </w:r>
      <w:r w:rsidRPr="00674C3E">
        <w:rPr>
          <w:rFonts w:ascii="Courier New" w:hAnsi="Courier New"/>
          <w:noProof/>
          <w:sz w:val="16"/>
        </w:rPr>
        <w:t>AudioDecoderConfig</w:t>
      </w:r>
      <w:r w:rsidRPr="00674C3E">
        <w:rPr>
          <w:noProof/>
          <w:sz w:val="16"/>
          <w:szCs w:val="22"/>
        </w:rPr>
        <w:t xml:space="preserve"> </w:t>
      </w:r>
      <w:r>
        <w:rPr>
          <w:szCs w:val="22"/>
        </w:rPr>
        <w:t xml:space="preserve">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0B9874B4" w14:textId="77777777" w:rsidR="000F21E1" w:rsidRDefault="000F21E1" w:rsidP="00142B56">
            <w:pPr>
              <w:pStyle w:val="PL"/>
            </w:pPr>
          </w:p>
          <w:p w14:paraId="3C12A182" w14:textId="68D6982A"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r w:rsidRPr="0034616F">
              <w:rPr>
                <w:lang w:eastAsia="en-GB"/>
              </w:rPr>
              <w:t>outputFormat</w:t>
            </w:r>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0D0E9ACB" w14:textId="77777777" w:rsidR="005134A6" w:rsidRDefault="005134A6" w:rsidP="00142B56">
            <w:pPr>
              <w:pStyle w:val="PL"/>
            </w:pPr>
            <w:r w:rsidRPr="0034616F">
              <w:t>}</w:t>
            </w:r>
          </w:p>
          <w:p w14:paraId="13F56C33" w14:textId="77777777" w:rsidR="000F21E1" w:rsidRPr="0034616F" w:rsidRDefault="000F21E1" w:rsidP="00142B56">
            <w:pPr>
              <w:pStyle w:val="PL"/>
            </w:pPr>
          </w:p>
        </w:tc>
      </w:tr>
    </w:tbl>
    <w:p w14:paraId="1CD48B60" w14:textId="77777777" w:rsidR="00A7654B" w:rsidRDefault="00A7654B" w:rsidP="005134A6">
      <w:pPr>
        <w:jc w:val="both"/>
      </w:pPr>
    </w:p>
    <w:p w14:paraId="19A972FA" w14:textId="0D70AA87" w:rsidR="005134A6" w:rsidRDefault="005134A6" w:rsidP="005134A6">
      <w:pPr>
        <w:jc w:val="both"/>
        <w:rPr>
          <w:szCs w:val="22"/>
        </w:rPr>
      </w:pPr>
      <w:r>
        <w:rPr>
          <w:szCs w:val="22"/>
        </w:rPr>
        <w: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219" w:name="_Toc204267735"/>
      <w:bookmarkStart w:id="220" w:name="_Toc204268057"/>
      <w:bookmarkStart w:id="221" w:name="_Toc214490932"/>
      <w:bookmarkStart w:id="222" w:name="_Toc221790897"/>
      <w:bookmarkStart w:id="223" w:name="_Toc221794615"/>
      <w:bookmarkStart w:id="224" w:name="_Toc221794891"/>
      <w:r>
        <w:lastRenderedPageBreak/>
        <w:t>5.2.4</w:t>
      </w:r>
      <w:r>
        <w:tab/>
        <w:t>AudioData</w:t>
      </w:r>
      <w:bookmarkEnd w:id="219"/>
      <w:bookmarkEnd w:id="220"/>
      <w:bookmarkEnd w:id="221"/>
      <w:bookmarkEnd w:id="222"/>
      <w:bookmarkEnd w:id="223"/>
      <w:bookmarkEnd w:id="224"/>
    </w:p>
    <w:p w14:paraId="6200A865" w14:textId="0B3EC2EB" w:rsidR="00CA698D" w:rsidRDefault="00CA698D" w:rsidP="00142B56">
      <w:pPr>
        <w:pStyle w:val="Heading4"/>
        <w:ind w:left="0" w:firstLine="0"/>
      </w:pPr>
      <w:bookmarkStart w:id="225" w:name="_Toc204267736"/>
      <w:bookmarkStart w:id="226" w:name="_Toc204268058"/>
      <w:bookmarkStart w:id="227" w:name="_Toc214490933"/>
      <w:bookmarkStart w:id="228" w:name="_Toc221790898"/>
      <w:bookmarkStart w:id="229" w:name="_Toc221794616"/>
      <w:bookmarkStart w:id="230" w:name="_Toc221794892"/>
      <w:r>
        <w:t>5.2.4.1</w:t>
      </w:r>
      <w:r>
        <w:tab/>
        <w:t>IVAS Split Rendering Mode</w:t>
      </w:r>
      <w:bookmarkEnd w:id="225"/>
      <w:bookmarkEnd w:id="226"/>
      <w:bookmarkEnd w:id="227"/>
      <w:bookmarkEnd w:id="228"/>
      <w:bookmarkEnd w:id="229"/>
      <w:bookmarkEnd w:id="230"/>
    </w:p>
    <w:p w14:paraId="659280CC" w14:textId="4C3E93FE" w:rsidR="00CA698D" w:rsidRPr="00EA3FD1" w:rsidRDefault="00CA698D" w:rsidP="00142B56">
      <w:pPr>
        <w:jc w:val="both"/>
      </w:pPr>
      <w:r>
        <w:t>IVAS in split rendering mode produces a bitstream output containing a reference binaural signal and additional metadata. In such a case, the AudioData output from the decoder should specify format field as “null” and numberOfChannels = 1, numberOfFrames = bitstream length in bytes. The caller of the WebCodec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3E4367AD" w14:textId="77777777" w:rsidR="000F21E1" w:rsidRDefault="000F21E1" w:rsidP="000F21E1">
            <w:pPr>
              <w:pStyle w:val="PL"/>
            </w:pPr>
          </w:p>
          <w:p w14:paraId="4063F34B" w14:textId="3C12F4BA" w:rsidR="00CA698D" w:rsidRPr="000F21E1" w:rsidRDefault="00CA698D" w:rsidP="000F21E1">
            <w:pPr>
              <w:pStyle w:val="PL"/>
            </w:pPr>
            <w:r w:rsidRPr="000F21E1">
              <w:t>// Output AudioData buffer</w:t>
            </w:r>
          </w:p>
          <w:p w14:paraId="55794E46" w14:textId="77777777" w:rsidR="00CA698D" w:rsidRPr="000F21E1" w:rsidRDefault="00CA698D" w:rsidP="000F21E1">
            <w:pPr>
              <w:pStyle w:val="PL"/>
            </w:pPr>
            <w:r w:rsidRPr="00FF29FA">
              <w:t xml:space="preserve">dictionary </w:t>
            </w:r>
            <w:r w:rsidRPr="000F21E1">
              <w:t>AudioDataInit {</w:t>
            </w:r>
          </w:p>
          <w:p w14:paraId="29BCBEF4" w14:textId="77777777" w:rsidR="00CA698D" w:rsidRPr="000F21E1" w:rsidRDefault="00CA698D" w:rsidP="000F21E1">
            <w:pPr>
              <w:pStyle w:val="PL"/>
            </w:pPr>
            <w:r w:rsidRPr="000F21E1">
              <w:t xml:space="preserve">  </w:t>
            </w:r>
            <w:r w:rsidRPr="00FF29FA">
              <w:t>required AudioSampleFormat</w:t>
            </w:r>
            <w:r w:rsidRPr="000F21E1">
              <w:t xml:space="preserve"> format;</w:t>
            </w:r>
          </w:p>
          <w:p w14:paraId="48F66338" w14:textId="77777777" w:rsidR="00CA698D" w:rsidRPr="000F21E1" w:rsidRDefault="00CA698D" w:rsidP="000F21E1">
            <w:pPr>
              <w:pStyle w:val="PL"/>
            </w:pPr>
            <w:r w:rsidRPr="000F21E1">
              <w:t xml:space="preserve">  </w:t>
            </w:r>
            <w:r w:rsidRPr="00FF29FA">
              <w:t>required float</w:t>
            </w:r>
            <w:r w:rsidRPr="000F21E1">
              <w:t xml:space="preserve"> sampleRate;</w:t>
            </w:r>
          </w:p>
          <w:p w14:paraId="2F49273F" w14:textId="77777777" w:rsidR="00CA698D" w:rsidRPr="000F21E1" w:rsidRDefault="00CA698D" w:rsidP="000F21E1">
            <w:pPr>
              <w:pStyle w:val="PL"/>
            </w:pPr>
            <w:r w:rsidRPr="000F21E1">
              <w:t xml:space="preserve">  </w:t>
            </w:r>
            <w:r w:rsidRPr="00FF29FA">
              <w:t>[EnforceRange] required unsigned long</w:t>
            </w:r>
            <w:r w:rsidRPr="000F21E1">
              <w:t xml:space="preserve"> numberOfFrames;</w:t>
            </w:r>
          </w:p>
          <w:p w14:paraId="247375CD" w14:textId="77777777" w:rsidR="00CA698D" w:rsidRPr="000F21E1" w:rsidRDefault="00CA698D" w:rsidP="000F21E1">
            <w:pPr>
              <w:pStyle w:val="PL"/>
            </w:pPr>
            <w:r w:rsidRPr="000F21E1">
              <w:t xml:space="preserve">  </w:t>
            </w:r>
            <w:r w:rsidRPr="00FF29FA">
              <w:t>[EnforceRange] required unsigned long</w:t>
            </w:r>
            <w:r w:rsidRPr="000F21E1">
              <w:t xml:space="preserve"> numberOfChannels;</w:t>
            </w:r>
          </w:p>
          <w:p w14:paraId="7C7B121C" w14:textId="77777777" w:rsidR="00CA698D" w:rsidRPr="000F21E1" w:rsidRDefault="00CA698D" w:rsidP="000F21E1">
            <w:pPr>
              <w:pStyle w:val="PL"/>
            </w:pPr>
            <w:r w:rsidRPr="000F21E1">
              <w:t xml:space="preserve">  </w:t>
            </w:r>
            <w:r w:rsidRPr="00FF29FA">
              <w:t>[EnforceRange] required long long</w:t>
            </w:r>
            <w:r w:rsidRPr="000F21E1">
              <w:t xml:space="preserve"> timestamp;  // microseconds</w:t>
            </w:r>
          </w:p>
          <w:p w14:paraId="1872B7CE" w14:textId="77777777" w:rsidR="00CA698D" w:rsidRPr="000F21E1" w:rsidRDefault="00CA698D" w:rsidP="000F21E1">
            <w:pPr>
              <w:pStyle w:val="PL"/>
            </w:pPr>
            <w:r w:rsidRPr="000F21E1">
              <w:t xml:space="preserve">  </w:t>
            </w:r>
            <w:r w:rsidRPr="00FF29FA">
              <w:t>required BufferSource</w:t>
            </w:r>
            <w:r w:rsidRPr="000F21E1">
              <w:t xml:space="preserve"> data;</w:t>
            </w:r>
          </w:p>
          <w:p w14:paraId="04022871" w14:textId="77777777" w:rsidR="00CA698D" w:rsidRPr="000F21E1" w:rsidRDefault="00CA698D" w:rsidP="000F21E1">
            <w:pPr>
              <w:pStyle w:val="PL"/>
            </w:pPr>
            <w:r w:rsidRPr="000F21E1">
              <w:t xml:space="preserve">  </w:t>
            </w:r>
            <w:r w:rsidRPr="00FF29FA">
              <w:t>sequence&lt;ArrayBuffer&gt;</w:t>
            </w:r>
            <w:r w:rsidRPr="000F21E1">
              <w:t xml:space="preserve"> transfer = [];</w:t>
            </w:r>
          </w:p>
          <w:p w14:paraId="61D618EB" w14:textId="77777777" w:rsidR="00CA698D" w:rsidRPr="000F21E1" w:rsidRDefault="00CA698D" w:rsidP="000F21E1">
            <w:pPr>
              <w:pStyle w:val="PL"/>
            </w:pPr>
            <w:r w:rsidRPr="000F21E1">
              <w:t>};</w:t>
            </w:r>
          </w:p>
          <w:p w14:paraId="6D86CD1B" w14:textId="77777777" w:rsidR="00CA698D" w:rsidRPr="000F21E1" w:rsidRDefault="00CA698D" w:rsidP="000F21E1">
            <w:pPr>
              <w:pStyle w:val="PL"/>
            </w:pPr>
          </w:p>
          <w:p w14:paraId="67776790" w14:textId="08B376CB" w:rsidR="00CA698D" w:rsidRPr="000F21E1" w:rsidRDefault="00CA698D" w:rsidP="000F21E1">
            <w:pPr>
              <w:pStyle w:val="PL"/>
            </w:pPr>
            <w:r w:rsidRPr="000F21E1">
              <w:t>//format = null to indicate bitstream (i.e. not PCM)</w:t>
            </w:r>
          </w:p>
          <w:p w14:paraId="6ACCE896" w14:textId="77777777" w:rsidR="00CA698D" w:rsidRPr="000F21E1" w:rsidRDefault="00CA698D" w:rsidP="000F21E1">
            <w:pPr>
              <w:pStyle w:val="PL"/>
            </w:pPr>
            <w:r w:rsidRPr="000F21E1">
              <w:t>//numberOfFrames = bitstream length in bytes</w:t>
            </w:r>
          </w:p>
          <w:p w14:paraId="1E66B663" w14:textId="77777777" w:rsidR="00CA698D" w:rsidRDefault="00CA698D" w:rsidP="000F21E1">
            <w:pPr>
              <w:pStyle w:val="PL"/>
            </w:pPr>
            <w:r w:rsidRPr="000F21E1">
              <w:t>//numberOfChannels = 1</w:t>
            </w:r>
          </w:p>
          <w:p w14:paraId="70BF0CF8" w14:textId="278CA555" w:rsidR="000F21E1" w:rsidRPr="003519F9" w:rsidRDefault="000F21E1" w:rsidP="000F21E1">
            <w:pPr>
              <w:pStyle w:val="PL"/>
            </w:pPr>
          </w:p>
        </w:tc>
      </w:tr>
    </w:tbl>
    <w:p w14:paraId="38EECBB6" w14:textId="722D740A" w:rsidR="00CF6488" w:rsidRDefault="00CF6488" w:rsidP="0058409A">
      <w:pPr>
        <w:pStyle w:val="Heading2"/>
      </w:pPr>
      <w:bookmarkStart w:id="231" w:name="_Toc190903446"/>
      <w:bookmarkStart w:id="232" w:name="_Toc204267737"/>
      <w:bookmarkStart w:id="233" w:name="_Toc204268059"/>
      <w:bookmarkStart w:id="234" w:name="_Toc214490934"/>
      <w:bookmarkStart w:id="235" w:name="_Toc221790899"/>
      <w:bookmarkStart w:id="236" w:name="_Toc221794617"/>
      <w:bookmarkStart w:id="237" w:name="_Toc221794893"/>
      <w:r>
        <w:t>5.3</w:t>
      </w:r>
      <w:r>
        <w:tab/>
        <w:t>WebRTC</w:t>
      </w:r>
      <w:bookmarkEnd w:id="231"/>
      <w:bookmarkEnd w:id="232"/>
      <w:bookmarkEnd w:id="233"/>
      <w:bookmarkEnd w:id="234"/>
      <w:bookmarkEnd w:id="235"/>
      <w:bookmarkEnd w:id="236"/>
      <w:bookmarkEnd w:id="237"/>
    </w:p>
    <w:p w14:paraId="503954D5" w14:textId="280D7816" w:rsidR="00C31733" w:rsidRDefault="00CF6488" w:rsidP="00C31733">
      <w:pPr>
        <w:pStyle w:val="Heading3"/>
        <w:ind w:left="0" w:firstLine="0"/>
        <w:rPr>
          <w:lang w:val="en-US"/>
        </w:rPr>
      </w:pPr>
      <w:bookmarkStart w:id="238" w:name="_Toc190903447"/>
      <w:bookmarkStart w:id="239" w:name="_Toc204267738"/>
      <w:bookmarkStart w:id="240" w:name="_Toc204268060"/>
      <w:bookmarkStart w:id="241" w:name="_Toc214490935"/>
      <w:bookmarkStart w:id="242" w:name="_Toc221790900"/>
      <w:bookmarkStart w:id="243" w:name="_Toc221794618"/>
      <w:bookmarkStart w:id="244" w:name="_Toc221794894"/>
      <w:r>
        <w:rPr>
          <w:lang w:val="en-US"/>
        </w:rPr>
        <w:t>5.3.1</w:t>
      </w:r>
      <w:r>
        <w:rPr>
          <w:lang w:val="en-US"/>
        </w:rPr>
        <w:tab/>
        <w:t>Introduction</w:t>
      </w:r>
      <w:bookmarkEnd w:id="238"/>
      <w:bookmarkEnd w:id="239"/>
      <w:bookmarkEnd w:id="240"/>
      <w:bookmarkEnd w:id="241"/>
      <w:bookmarkEnd w:id="242"/>
      <w:bookmarkEnd w:id="243"/>
      <w:bookmarkEnd w:id="244"/>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245" w:name="_Toc190903448"/>
      <w:bookmarkStart w:id="246" w:name="_Toc204267739"/>
      <w:bookmarkStart w:id="247" w:name="_Toc204268061"/>
      <w:bookmarkStart w:id="248" w:name="_Toc214490936"/>
      <w:bookmarkStart w:id="249" w:name="_Toc221790901"/>
      <w:bookmarkStart w:id="250" w:name="_Toc221794619"/>
      <w:bookmarkStart w:id="251" w:name="_Toc221794895"/>
      <w:r>
        <w:lastRenderedPageBreak/>
        <w:t>5.3.2</w:t>
      </w:r>
      <w:r>
        <w:tab/>
      </w:r>
      <w:r w:rsidR="00FF4BF7" w:rsidRPr="0058409A">
        <w:t>WebRTC libraries</w:t>
      </w:r>
      <w:bookmarkEnd w:id="245"/>
      <w:bookmarkEnd w:id="246"/>
      <w:bookmarkEnd w:id="247"/>
      <w:bookmarkEnd w:id="248"/>
      <w:bookmarkEnd w:id="249"/>
      <w:bookmarkEnd w:id="250"/>
      <w:bookmarkEnd w:id="251"/>
    </w:p>
    <w:p w14:paraId="1AECED39" w14:textId="39010FA7" w:rsidR="00A83F9A" w:rsidRPr="0058409A" w:rsidRDefault="00A83F9A" w:rsidP="0058409A">
      <w:pPr>
        <w:pStyle w:val="Heading4"/>
        <w:ind w:left="0" w:firstLine="0"/>
      </w:pPr>
      <w:bookmarkStart w:id="252" w:name="_Toc190903449"/>
      <w:bookmarkStart w:id="253" w:name="_Toc204267740"/>
      <w:bookmarkStart w:id="254" w:name="_Toc204268062"/>
      <w:bookmarkStart w:id="255" w:name="_Toc214490937"/>
      <w:bookmarkStart w:id="256" w:name="_Toc221790902"/>
      <w:bookmarkStart w:id="257" w:name="_Toc221794620"/>
      <w:bookmarkStart w:id="258" w:name="_Toc221794896"/>
      <w:r>
        <w:t>5.3.2.1</w:t>
      </w:r>
      <w:r>
        <w:tab/>
        <w:t>Introduction</w:t>
      </w:r>
      <w:bookmarkEnd w:id="252"/>
      <w:bookmarkEnd w:id="253"/>
      <w:bookmarkEnd w:id="254"/>
      <w:bookmarkEnd w:id="255"/>
      <w:bookmarkEnd w:id="256"/>
      <w:bookmarkEnd w:id="257"/>
      <w:bookmarkEnd w:id="258"/>
    </w:p>
    <w:p w14:paraId="2CDD8441" w14:textId="77777777"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w:t>
      </w:r>
      <w:r w:rsidR="00674C3E">
        <w:rPr>
          <w:lang w:val="en-US"/>
        </w:rPr>
        <w:t xml:space="preserve"> [1]</w:t>
      </w:r>
      <w:r w:rsidRPr="1A9E4ACC">
        <w:rPr>
          <w:lang w:val="en-US"/>
        </w:rPr>
        <w:t xml:space="preserve">. While this library is still the most influential one due to it being used in all browsers, other libraries surfaced that differ in terms of the language they’re written in but also feature set, sometimes addressing very special needs for e.g. server applications. </w:t>
      </w:r>
    </w:p>
    <w:p w14:paraId="44EDF846" w14:textId="1F9C987E" w:rsidR="003B57F0" w:rsidRDefault="0023560C" w:rsidP="0023560C">
      <w:pPr>
        <w:pStyle w:val="Heading4"/>
        <w:rPr>
          <w:lang w:val="en-US"/>
        </w:rPr>
      </w:pPr>
      <w:bookmarkStart w:id="259" w:name="_Toc221794621"/>
      <w:bookmarkStart w:id="260" w:name="_Toc221794897"/>
      <w:r>
        <w:rPr>
          <w:lang w:val="en-US"/>
        </w:rPr>
        <w:t>5.3.2.2 Overview</w:t>
      </w:r>
      <w:bookmarkEnd w:id="259"/>
      <w:bookmarkEnd w:id="260"/>
    </w:p>
    <w:p w14:paraId="643E188A" w14:textId="7B13E2BA" w:rsidR="00FF4BF7" w:rsidRDefault="00FF4BF7" w:rsidP="00FF4BF7">
      <w:pPr>
        <w:rPr>
          <w:lang w:val="en-US"/>
        </w:rPr>
      </w:pPr>
      <w:r w:rsidRPr="1A9E4ACC">
        <w:rPr>
          <w:lang w:val="en-US"/>
        </w:rPr>
        <w:t>This document will put a spotlight on the following libraries:</w:t>
      </w:r>
    </w:p>
    <w:p w14:paraId="3D404392" w14:textId="13D0CF2F" w:rsidR="00FF4BF7" w:rsidRPr="000F21E1" w:rsidRDefault="000F21E1" w:rsidP="00FF29FA">
      <w:pPr>
        <w:pStyle w:val="B1"/>
      </w:pPr>
      <w:r>
        <w:t>-</w:t>
      </w:r>
      <w:r>
        <w:tab/>
      </w:r>
      <w:r w:rsidR="00FF4BF7" w:rsidRPr="000F21E1">
        <w:t>lib</w:t>
      </w:r>
      <w:r w:rsidR="0012792C">
        <w:t>w</w:t>
      </w:r>
      <w:r w:rsidR="00FF4BF7" w:rsidRPr="000F21E1">
        <w:t>eb</w:t>
      </w:r>
      <w:r w:rsidR="0012792C">
        <w:t>rtc</w:t>
      </w:r>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r w:rsidR="00D27574" w:rsidRPr="000F21E1">
        <w:t>A</w:t>
      </w:r>
      <w:r w:rsidR="00FF4BF7" w:rsidRPr="000F21E1">
        <w:t>iortc</w:t>
      </w:r>
      <w:r w:rsidR="000F0189">
        <w:t xml:space="preserve"> </w:t>
      </w:r>
      <w:r w:rsidR="00AB5FBB">
        <w:t>[21]</w:t>
      </w:r>
    </w:p>
    <w:p w14:paraId="3EF30D32" w14:textId="5AABF65B" w:rsidR="00FF4BF7" w:rsidRPr="000F21E1" w:rsidRDefault="000F21E1" w:rsidP="00FF29FA">
      <w:pPr>
        <w:pStyle w:val="B1"/>
      </w:pPr>
      <w:r>
        <w:t>-</w:t>
      </w:r>
      <w:r>
        <w:tab/>
      </w:r>
      <w:r w:rsidR="00D27574" w:rsidRPr="000F21E1">
        <w:t>S</w:t>
      </w:r>
      <w:r w:rsidR="00FF4BF7" w:rsidRPr="000F21E1">
        <w:t>ipsorcery</w:t>
      </w:r>
      <w:r w:rsidR="000F0189">
        <w:t xml:space="preserve"> </w:t>
      </w:r>
      <w:r w:rsidR="00AB5FBB">
        <w:t>[22]</w:t>
      </w:r>
    </w:p>
    <w:p w14:paraId="0D4E19B3" w14:textId="7A6CF8FE" w:rsidR="00FF4BF7" w:rsidRPr="000F21E1" w:rsidRDefault="000F21E1" w:rsidP="00FF29FA">
      <w:pPr>
        <w:pStyle w:val="B1"/>
      </w:pPr>
      <w:r>
        <w:t>-</w:t>
      </w:r>
      <w:r>
        <w:tab/>
      </w:r>
      <w:r w:rsidR="00D27574" w:rsidRPr="000F21E1">
        <w:t>G</w:t>
      </w:r>
      <w:r w:rsidR="00FF4BF7" w:rsidRPr="000F21E1">
        <w:t>streamer</w:t>
      </w:r>
      <w:r w:rsidR="000F0189">
        <w:t xml:space="preserve"> </w:t>
      </w:r>
      <w:r w:rsidR="00AB5FBB">
        <w:t>[23]</w:t>
      </w:r>
    </w:p>
    <w:p w14:paraId="083C9609" w14:textId="2EB0BC2A" w:rsidR="00FF4BF7" w:rsidRPr="000F21E1" w:rsidRDefault="000F21E1" w:rsidP="00FF29FA">
      <w:pPr>
        <w:pStyle w:val="B1"/>
      </w:pPr>
      <w:r>
        <w:t>-</w:t>
      </w:r>
      <w:r>
        <w:tab/>
      </w:r>
      <w:r w:rsidR="00FF4BF7" w:rsidRPr="000F21E1">
        <w:t>webrtc-rs</w:t>
      </w:r>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r w:rsidR="00FF4BF7" w:rsidRPr="000F21E1">
        <w:t>libdatachannel</w:t>
      </w:r>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261" w:name="_Toc190903450"/>
      <w:bookmarkStart w:id="262" w:name="_Toc204267741"/>
      <w:bookmarkStart w:id="263" w:name="_Toc204268063"/>
      <w:bookmarkStart w:id="264" w:name="_Toc214490938"/>
      <w:bookmarkStart w:id="265" w:name="_Toc221790903"/>
      <w:bookmarkStart w:id="266" w:name="_Toc221794622"/>
      <w:bookmarkStart w:id="267" w:name="_Toc221794898"/>
      <w:r>
        <w:t>5.3.</w:t>
      </w:r>
      <w:r w:rsidR="00FF4BF7">
        <w:t>2.</w:t>
      </w:r>
      <w:r>
        <w:t>3</w:t>
      </w:r>
      <w:r>
        <w:tab/>
      </w:r>
      <w:r w:rsidR="0012792C">
        <w:t>l</w:t>
      </w:r>
      <w:r w:rsidR="00FF4BF7" w:rsidRPr="000F3232">
        <w:t>ibwebrtc</w:t>
      </w:r>
      <w:bookmarkEnd w:id="261"/>
      <w:bookmarkEnd w:id="262"/>
      <w:bookmarkEnd w:id="263"/>
      <w:bookmarkEnd w:id="264"/>
      <w:bookmarkEnd w:id="265"/>
      <w:bookmarkEnd w:id="266"/>
      <w:bookmarkEnd w:id="267"/>
    </w:p>
    <w:p w14:paraId="4D2F9342" w14:textId="011B5A19" w:rsidR="00FF4BF7" w:rsidRPr="000F3232" w:rsidRDefault="0012792C" w:rsidP="00FF4BF7">
      <w:r>
        <w:t>l</w:t>
      </w:r>
      <w:r w:rsidR="00FF4BF7" w:rsidRPr="000F3232">
        <w:t>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268" w:name="_Toc190903451"/>
      <w:bookmarkStart w:id="269" w:name="_Toc204267742"/>
      <w:bookmarkStart w:id="270" w:name="_Toc204268064"/>
      <w:bookmarkStart w:id="271" w:name="_Toc214490939"/>
      <w:bookmarkStart w:id="272" w:name="_Toc221790904"/>
      <w:bookmarkStart w:id="273" w:name="_Toc221794623"/>
      <w:bookmarkStart w:id="274" w:name="_Toc221794899"/>
      <w:r>
        <w:t>5.3.2.4</w:t>
      </w:r>
      <w:r>
        <w:tab/>
      </w:r>
      <w:r w:rsidR="00FF4BF7" w:rsidRPr="000F3232">
        <w:t>pion</w:t>
      </w:r>
      <w:bookmarkEnd w:id="268"/>
      <w:bookmarkEnd w:id="269"/>
      <w:bookmarkEnd w:id="270"/>
      <w:bookmarkEnd w:id="271"/>
      <w:bookmarkEnd w:id="272"/>
      <w:bookmarkEnd w:id="273"/>
      <w:bookmarkEnd w:id="274"/>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275" w:name="_Toc190903452"/>
      <w:bookmarkStart w:id="276" w:name="_Toc204267743"/>
      <w:bookmarkStart w:id="277" w:name="_Toc204268065"/>
      <w:bookmarkStart w:id="278" w:name="_Toc214490940"/>
      <w:bookmarkStart w:id="279" w:name="_Toc221790905"/>
      <w:bookmarkStart w:id="280" w:name="_Toc221794624"/>
      <w:bookmarkStart w:id="281" w:name="_Toc221794900"/>
      <w:r>
        <w:t>5.3.2.5</w:t>
      </w:r>
      <w:r>
        <w:tab/>
      </w:r>
      <w:r w:rsidR="00FF4BF7" w:rsidRPr="000F3232">
        <w:t>aiortc</w:t>
      </w:r>
      <w:bookmarkEnd w:id="275"/>
      <w:bookmarkEnd w:id="276"/>
      <w:bookmarkEnd w:id="277"/>
      <w:bookmarkEnd w:id="278"/>
      <w:bookmarkEnd w:id="279"/>
      <w:bookmarkEnd w:id="280"/>
      <w:bookmarkEnd w:id="281"/>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282" w:name="_Toc190903453"/>
      <w:bookmarkStart w:id="283" w:name="_Toc204267744"/>
      <w:bookmarkStart w:id="284" w:name="_Toc204268066"/>
      <w:bookmarkStart w:id="285" w:name="_Toc214490941"/>
      <w:bookmarkStart w:id="286" w:name="_Toc221790906"/>
      <w:bookmarkStart w:id="287" w:name="_Toc221794625"/>
      <w:bookmarkStart w:id="288" w:name="_Toc221794901"/>
      <w:r>
        <w:t>5.3.2.6</w:t>
      </w:r>
      <w:r>
        <w:tab/>
      </w:r>
      <w:r w:rsidR="00FF4BF7" w:rsidRPr="000F3232">
        <w:t>sipsorcery</w:t>
      </w:r>
      <w:bookmarkEnd w:id="282"/>
      <w:bookmarkEnd w:id="283"/>
      <w:bookmarkEnd w:id="284"/>
      <w:bookmarkEnd w:id="285"/>
      <w:bookmarkEnd w:id="286"/>
      <w:bookmarkEnd w:id="287"/>
      <w:bookmarkEnd w:id="288"/>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289" w:name="_Toc190903454"/>
      <w:bookmarkStart w:id="290" w:name="_Toc204267745"/>
      <w:bookmarkStart w:id="291" w:name="_Toc204268067"/>
      <w:bookmarkStart w:id="292" w:name="_Toc214490942"/>
      <w:bookmarkStart w:id="293" w:name="_Toc221790907"/>
      <w:bookmarkStart w:id="294" w:name="_Toc221794626"/>
      <w:bookmarkStart w:id="295" w:name="_Toc221794902"/>
      <w:r>
        <w:t>5.3.2.7</w:t>
      </w:r>
      <w:r>
        <w:tab/>
      </w:r>
      <w:r w:rsidR="00FF4BF7" w:rsidRPr="000F3232">
        <w:t>GStreamer</w:t>
      </w:r>
      <w:bookmarkEnd w:id="289"/>
      <w:bookmarkEnd w:id="290"/>
      <w:bookmarkEnd w:id="291"/>
      <w:bookmarkEnd w:id="292"/>
      <w:bookmarkEnd w:id="293"/>
      <w:bookmarkEnd w:id="294"/>
      <w:bookmarkEnd w:id="295"/>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296" w:name="_Toc190903455"/>
      <w:bookmarkStart w:id="297" w:name="_Toc204267746"/>
      <w:bookmarkStart w:id="298" w:name="_Toc204268068"/>
      <w:bookmarkStart w:id="299" w:name="_Toc214490943"/>
      <w:bookmarkStart w:id="300" w:name="_Toc221790908"/>
      <w:bookmarkStart w:id="301" w:name="_Toc221794627"/>
      <w:bookmarkStart w:id="302" w:name="_Toc221794903"/>
      <w:r>
        <w:lastRenderedPageBreak/>
        <w:t>5.3.2.8</w:t>
      </w:r>
      <w:r>
        <w:tab/>
      </w:r>
      <w:r w:rsidR="00FF4BF7" w:rsidRPr="000F3232">
        <w:t>webrtc-rs</w:t>
      </w:r>
      <w:bookmarkEnd w:id="296"/>
      <w:bookmarkEnd w:id="297"/>
      <w:bookmarkEnd w:id="298"/>
      <w:bookmarkEnd w:id="299"/>
      <w:bookmarkEnd w:id="300"/>
      <w:bookmarkEnd w:id="301"/>
      <w:bookmarkEnd w:id="302"/>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303" w:name="_Toc190903456"/>
      <w:bookmarkStart w:id="304" w:name="_Toc204267747"/>
      <w:bookmarkStart w:id="305" w:name="_Toc204268069"/>
      <w:bookmarkStart w:id="306" w:name="_Toc214490944"/>
      <w:bookmarkStart w:id="307" w:name="_Toc221790909"/>
      <w:bookmarkStart w:id="308" w:name="_Toc221794628"/>
      <w:bookmarkStart w:id="309" w:name="_Toc221794904"/>
      <w:r>
        <w:t>5.3.2.9</w:t>
      </w:r>
      <w:r>
        <w:tab/>
      </w:r>
      <w:r w:rsidR="00FF4BF7" w:rsidRPr="000F3232">
        <w:t>Str0m</w:t>
      </w:r>
      <w:bookmarkEnd w:id="303"/>
      <w:bookmarkEnd w:id="304"/>
      <w:bookmarkEnd w:id="305"/>
      <w:bookmarkEnd w:id="306"/>
      <w:bookmarkEnd w:id="307"/>
      <w:bookmarkEnd w:id="308"/>
      <w:bookmarkEnd w:id="309"/>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310" w:name="_Toc190903457"/>
      <w:bookmarkStart w:id="311" w:name="_Toc204267748"/>
      <w:bookmarkStart w:id="312" w:name="_Toc204268070"/>
      <w:bookmarkStart w:id="313" w:name="_Toc214490945"/>
      <w:bookmarkStart w:id="314" w:name="_Toc221790910"/>
      <w:bookmarkStart w:id="315" w:name="_Toc221794629"/>
      <w:bookmarkStart w:id="316" w:name="_Toc221794905"/>
      <w:r>
        <w:t>5.3.2.10</w:t>
      </w:r>
      <w:r>
        <w:tab/>
      </w:r>
      <w:r w:rsidR="00FF4BF7" w:rsidRPr="000F3232">
        <w:t>libdatachannel</w:t>
      </w:r>
      <w:bookmarkEnd w:id="310"/>
      <w:bookmarkEnd w:id="311"/>
      <w:bookmarkEnd w:id="312"/>
      <w:bookmarkEnd w:id="313"/>
      <w:bookmarkEnd w:id="314"/>
      <w:bookmarkEnd w:id="315"/>
      <w:bookmarkEnd w:id="316"/>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317" w:name="_Toc190903458"/>
      <w:bookmarkStart w:id="318" w:name="_Toc204267749"/>
      <w:bookmarkStart w:id="319" w:name="_Toc204268071"/>
      <w:bookmarkStart w:id="320" w:name="_Toc214490946"/>
      <w:bookmarkStart w:id="321" w:name="_Toc221790911"/>
      <w:bookmarkStart w:id="322" w:name="_Toc221794630"/>
      <w:bookmarkStart w:id="323" w:name="_Toc221794906"/>
      <w:r>
        <w:t>5.3.2.11</w:t>
      </w:r>
      <w:r>
        <w:tab/>
      </w:r>
      <w:r w:rsidR="00FF4BF7" w:rsidRPr="000F3232">
        <w:t>Elixir WebRTC</w:t>
      </w:r>
      <w:bookmarkEnd w:id="317"/>
      <w:bookmarkEnd w:id="318"/>
      <w:bookmarkEnd w:id="319"/>
      <w:bookmarkEnd w:id="320"/>
      <w:bookmarkEnd w:id="321"/>
      <w:bookmarkEnd w:id="322"/>
      <w:bookmarkEnd w:id="323"/>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324" w:name="_Toc190903459"/>
      <w:bookmarkStart w:id="325" w:name="_Toc204267750"/>
      <w:bookmarkStart w:id="326" w:name="_Toc204268072"/>
      <w:bookmarkStart w:id="327" w:name="_Toc214490947"/>
      <w:bookmarkStart w:id="328" w:name="_Toc221790912"/>
      <w:bookmarkStart w:id="329" w:name="_Toc221794631"/>
      <w:bookmarkStart w:id="330" w:name="_Toc221794907"/>
      <w:r>
        <w:t>5.3.2.12</w:t>
      </w:r>
      <w:r w:rsidR="00D27574" w:rsidRPr="0058409A">
        <w:tab/>
      </w:r>
      <w:r w:rsidR="00FF4BF7" w:rsidRPr="0058409A">
        <w:t>Summary</w:t>
      </w:r>
      <w:bookmarkEnd w:id="324"/>
      <w:bookmarkEnd w:id="325"/>
      <w:bookmarkEnd w:id="326"/>
      <w:bookmarkEnd w:id="327"/>
      <w:bookmarkEnd w:id="328"/>
      <w:bookmarkEnd w:id="329"/>
      <w:bookmarkEnd w:id="330"/>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r w:rsidRPr="00D27574">
              <w:t>Libwebrtc</w:t>
            </w:r>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Popular in media servers (e.g., LiveKit);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r w:rsidRPr="00D27574">
              <w:t>aiortc</w:t>
            </w:r>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r w:rsidRPr="00D27574">
              <w:t>sipsorcery</w:t>
            </w:r>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r w:rsidRPr="00D27574">
              <w:t>GStreamer</w:t>
            </w:r>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r w:rsidRPr="00D27574">
              <w:t>webrtc-rs</w:t>
            </w:r>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Focuses on WebRTC connection and signaling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r w:rsidRPr="00D27574">
              <w:t>libdatachannel</w:t>
            </w:r>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192E672B" w:rsidR="00CF3FB0" w:rsidRPr="000B3D00" w:rsidRDefault="00CF3FB0" w:rsidP="00D27574">
            <w:pPr>
              <w:pStyle w:val="TAL"/>
            </w:pPr>
            <w:r w:rsidRPr="00D27574">
              <w:t>None (developers must 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None (relies on external tools like FFmpeg)</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331" w:name="_Toc190903460"/>
      <w:bookmarkStart w:id="332" w:name="_Toc204267751"/>
      <w:bookmarkStart w:id="333" w:name="_Toc204268073"/>
      <w:bookmarkStart w:id="334" w:name="_Toc214490948"/>
      <w:bookmarkStart w:id="335" w:name="_Toc221790913"/>
      <w:bookmarkStart w:id="336" w:name="_Toc221794632"/>
      <w:bookmarkStart w:id="337" w:name="_Toc221794908"/>
      <w:r>
        <w:rPr>
          <w:lang w:val="en-US"/>
        </w:rPr>
        <w:t>5.3.3</w:t>
      </w:r>
      <w:r>
        <w:rPr>
          <w:lang w:val="en-US"/>
        </w:rPr>
        <w:tab/>
      </w:r>
      <w:r w:rsidRPr="000461DE">
        <w:rPr>
          <w:lang w:val="en-US"/>
        </w:rPr>
        <w:t>RTPTransport</w:t>
      </w:r>
      <w:bookmarkEnd w:id="331"/>
      <w:bookmarkEnd w:id="332"/>
      <w:bookmarkEnd w:id="333"/>
      <w:bookmarkEnd w:id="334"/>
      <w:bookmarkEnd w:id="335"/>
      <w:bookmarkEnd w:id="336"/>
      <w:bookmarkEnd w:id="337"/>
    </w:p>
    <w:p w14:paraId="588DFDBC" w14:textId="458F9B89"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01EDB646" w:rsidR="00A83F9A" w:rsidRPr="00624D71" w:rsidRDefault="00624D71" w:rsidP="00624D71">
      <w:pPr>
        <w:pStyle w:val="B1"/>
      </w:pPr>
      <w:r>
        <w:lastRenderedPageBreak/>
        <w:t>-</w:t>
      </w:r>
      <w:r>
        <w:tab/>
      </w:r>
      <w:r w:rsidR="00A83F9A" w:rsidRPr="00624D71">
        <w:t>Flexibility in Signaling and Negotiation: The API allows for more granular control over how RTP parameters (payload types, header extensions, SSRC, etc.)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191DA179" w14:textId="738284AF" w:rsidR="007A7820" w:rsidRDefault="009C569E" w:rsidP="001110F1">
      <w:pPr>
        <w:pStyle w:val="Heading3"/>
        <w:rPr>
          <w:szCs w:val="24"/>
        </w:rPr>
      </w:pPr>
      <w:bookmarkStart w:id="338" w:name="_Toc221790914"/>
      <w:bookmarkStart w:id="339" w:name="_Toc221794633"/>
      <w:bookmarkStart w:id="340" w:name="_Toc221794909"/>
      <w:r>
        <w:t>5.3.4</w:t>
      </w:r>
      <w:r w:rsidR="007A7820">
        <w:tab/>
        <w:t>Injectable Codec Support in libwebrtc</w:t>
      </w:r>
      <w:bookmarkEnd w:id="338"/>
      <w:bookmarkEnd w:id="339"/>
      <w:bookmarkEnd w:id="340"/>
    </w:p>
    <w:p w14:paraId="20C85C2D" w14:textId="43F7BA6C" w:rsidR="007A7820" w:rsidRPr="009C2515" w:rsidRDefault="009C569E" w:rsidP="007A7820">
      <w:pPr>
        <w:pStyle w:val="Heading5"/>
      </w:pPr>
      <w:bookmarkStart w:id="341" w:name="_Toc221790915"/>
      <w:bookmarkStart w:id="342" w:name="_Toc221794634"/>
      <w:bookmarkStart w:id="343" w:name="_Toc221794910"/>
      <w:r>
        <w:t>5.3.4</w:t>
      </w:r>
      <w:r w:rsidR="007A7820">
        <w:t>.1</w:t>
      </w:r>
      <w:r w:rsidR="007A7820">
        <w:tab/>
        <w:t>Intro</w:t>
      </w:r>
      <w:r w:rsidR="007A7820" w:rsidRPr="009C2515">
        <w:t>duction</w:t>
      </w:r>
      <w:bookmarkEnd w:id="341"/>
      <w:bookmarkEnd w:id="342"/>
      <w:bookmarkEnd w:id="343"/>
    </w:p>
    <w:p w14:paraId="4184ED2F" w14:textId="1A3622AA" w:rsidR="007A7820" w:rsidRDefault="007A7820" w:rsidP="007A7820">
      <w:r>
        <w:t>This clause provides an overview of the injectable codec mechanism in libwebrtc. The feature was introduced with Chromium M63 and enables integration of additional or custom audio codecs into the WebRTC media pipeline without modification of the core source code</w:t>
      </w:r>
      <w:r w:rsidR="001F318E">
        <w:t xml:space="preserve"> of libwebrtc</w:t>
      </w:r>
      <w:r>
        <w:t>. The mechanism is designed to address the need for flexibility in codec selection, supporting diverse communication scenarios and evolving service requirements. As such it is a suitable mechanism to extent libwebrtc with 3GPP codecs.</w:t>
      </w:r>
    </w:p>
    <w:p w14:paraId="64140A1C" w14:textId="7ED7CA1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344" w:name="_Toc221790916"/>
      <w:bookmarkStart w:id="345" w:name="_Toc221794635"/>
      <w:bookmarkStart w:id="346" w:name="_Toc221794911"/>
      <w:r>
        <w:t>5.3.4</w:t>
      </w:r>
      <w:r w:rsidR="007A7820">
        <w:t>.2</w:t>
      </w:r>
      <w:r w:rsidR="007A7820">
        <w:tab/>
        <w:t>Architecture and Principles of Operat</w:t>
      </w:r>
      <w:r w:rsidR="007A7820" w:rsidRPr="009C2515">
        <w:t>ion</w:t>
      </w:r>
      <w:bookmarkEnd w:id="344"/>
      <w:bookmarkEnd w:id="345"/>
      <w:bookmarkEnd w:id="346"/>
    </w:p>
    <w:p w14:paraId="4CBB4A21" w14:textId="7C57151A" w:rsidR="007A7820" w:rsidRPr="00E45C75" w:rsidRDefault="009C569E" w:rsidP="007A7820">
      <w:pPr>
        <w:pStyle w:val="Heading6"/>
      </w:pPr>
      <w:bookmarkStart w:id="347" w:name="_Toc221790917"/>
      <w:bookmarkStart w:id="348" w:name="_Toc221794636"/>
      <w:bookmarkStart w:id="349" w:name="_Toc221794912"/>
      <w:r>
        <w:t>5.3.4</w:t>
      </w:r>
      <w:r w:rsidR="007A7820">
        <w:t>.2.1</w:t>
      </w:r>
      <w:r w:rsidR="007A7820">
        <w:tab/>
        <w:t>High-Level Architectu</w:t>
      </w:r>
      <w:r w:rsidR="007A7820" w:rsidRPr="00E45C75">
        <w:t>re</w:t>
      </w:r>
      <w:bookmarkEnd w:id="347"/>
      <w:bookmarkEnd w:id="348"/>
      <w:bookmarkEnd w:id="349"/>
    </w:p>
    <w:p w14:paraId="4817A24A" w14:textId="22879D7F" w:rsidR="007A7820" w:rsidRPr="00546A88" w:rsidRDefault="007A7820" w:rsidP="007A7820">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lastRenderedPageBreak/>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High-level architecture of injectable codec support in libwebrtc</w:t>
      </w:r>
    </w:p>
    <w:p w14:paraId="78450183" w14:textId="567064E2" w:rsidR="007A7820" w:rsidRPr="009C2515" w:rsidRDefault="009C569E" w:rsidP="007A7820">
      <w:pPr>
        <w:pStyle w:val="Heading6"/>
      </w:pPr>
      <w:bookmarkStart w:id="350" w:name="_Toc221790918"/>
      <w:bookmarkStart w:id="351" w:name="_Toc221794637"/>
      <w:bookmarkStart w:id="352" w:name="_Toc221794913"/>
      <w:r>
        <w:t>5.3.4</w:t>
      </w:r>
      <w:r w:rsidR="007A7820">
        <w:t>.2.2</w:t>
      </w:r>
      <w:r w:rsidR="007A7820">
        <w:tab/>
        <w:t>Codec Registration and Negotiation Flo</w:t>
      </w:r>
      <w:r w:rsidR="007A7820" w:rsidRPr="009C2515">
        <w:t>w</w:t>
      </w:r>
      <w:bookmarkEnd w:id="350"/>
      <w:bookmarkEnd w:id="351"/>
      <w:bookmarkEnd w:id="352"/>
    </w:p>
    <w:p w14:paraId="0A57F5F4" w14:textId="77777777" w:rsidR="007A7820" w:rsidRDefault="007A7820" w:rsidP="007A7820">
      <w:r>
        <w:t xml:space="preserve">The typical workflow for utilizing injectable codecs involves: </w:t>
      </w:r>
    </w:p>
    <w:p w14:paraId="6B8352C0" w14:textId="77777777" w:rsidR="007A7820" w:rsidRDefault="007A7820" w:rsidP="007A7820">
      <w:pPr>
        <w:pStyle w:val="B1"/>
      </w:pPr>
      <w:r>
        <w:t>-</w:t>
      </w:r>
      <w:r>
        <w:tab/>
        <w:t xml:space="preserve">(1) implementation or selection of encoder and decoder factories for the desired codecs, </w:t>
      </w:r>
    </w:p>
    <w:p w14:paraId="280A8A09" w14:textId="77777777" w:rsidR="007A7820" w:rsidRDefault="007A7820" w:rsidP="007A7820">
      <w:pPr>
        <w:pStyle w:val="B1"/>
      </w:pPr>
      <w:r>
        <w:t>-</w:t>
      </w:r>
      <w:r>
        <w:tab/>
        <w:t xml:space="preserve">(2) registration of these factories with the </w:t>
      </w:r>
      <w:r>
        <w:rPr>
          <w:i/>
          <w:iCs/>
        </w:rPr>
        <w:t>PeerConnectionFactory</w:t>
      </w:r>
      <w:r>
        <w:t xml:space="preserve">, and </w:t>
      </w:r>
    </w:p>
    <w:p w14:paraId="375E3F88" w14:textId="77777777" w:rsidR="007A7820" w:rsidRDefault="007A7820" w:rsidP="007A7820">
      <w:pPr>
        <w:pStyle w:val="B1"/>
      </w:pPr>
      <w:r>
        <w:t>-</w:t>
      </w:r>
      <w:r>
        <w:tab/>
        <w:t>(3) negotiation of codec capabilities during session establishment via SDP offer/answer exchange.</w:t>
      </w:r>
    </w:p>
    <w:p w14:paraId="35B80A17" w14:textId="77F88E53" w:rsidR="007A7820" w:rsidRDefault="007A7820" w:rsidP="007A7820">
      <w:r>
        <w:t xml:space="preserve">The factories must 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the application are available for use, providing fine-grained control over codec selection and interoperability as illustrated in Figure </w:t>
      </w:r>
      <w:r w:rsidR="009C569E">
        <w:t>5.3.4</w:t>
      </w:r>
      <w:r w:rsidRPr="00902EF7">
        <w:t>.2</w:t>
      </w:r>
      <w:r w:rsidR="006D0535">
        <w:t>.2</w:t>
      </w:r>
      <w:r>
        <w:t>-1.</w:t>
      </w:r>
    </w:p>
    <w:p w14:paraId="7067EB58" w14:textId="77777777" w:rsidR="007A7820" w:rsidRDefault="007A7820" w:rsidP="007A7820">
      <w:pPr>
        <w:pStyle w:val="TH"/>
        <w:rPr>
          <w:rFonts w:eastAsiaTheme="minorEastAsia"/>
        </w:rPr>
      </w:pPr>
      <w:r>
        <w:rPr>
          <w:rFonts w:eastAsiaTheme="minorEastAsia"/>
          <w:noProof/>
        </w:rPr>
        <w:lastRenderedPageBreak/>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353" w:name="_Toc221790919"/>
      <w:bookmarkStart w:id="354" w:name="_Toc221794638"/>
      <w:bookmarkStart w:id="355" w:name="_Toc221794914"/>
      <w:r>
        <w:t>5.3.4</w:t>
      </w:r>
      <w:r w:rsidR="007A7820">
        <w:t>.3</w:t>
      </w:r>
      <w:r w:rsidR="007A7820">
        <w:tab/>
        <w:t>Usage Example</w:t>
      </w:r>
      <w:r w:rsidR="007A7820" w:rsidRPr="009C2515">
        <w:t>s</w:t>
      </w:r>
      <w:bookmarkEnd w:id="353"/>
      <w:bookmarkEnd w:id="354"/>
      <w:bookmarkEnd w:id="355"/>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The following code demonstrates how to use only built-in codecs (such as Opus and G.711) in libwebrtc:</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lastRenderedPageBreak/>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lastRenderedPageBreak/>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356" w:name="_Toc221790920"/>
      <w:bookmarkStart w:id="357" w:name="_Toc221794639"/>
      <w:bookmarkStart w:id="358" w:name="_Toc221794915"/>
      <w:r>
        <w:t>5.3.4</w:t>
      </w:r>
      <w:r w:rsidR="007A7820">
        <w:t>.4</w:t>
      </w:r>
      <w:r w:rsidR="007A7820">
        <w:tab/>
        <w:t>Build and Deployment Options</w:t>
      </w:r>
      <w:bookmarkEnd w:id="356"/>
      <w:bookmarkEnd w:id="357"/>
      <w:bookmarkEnd w:id="358"/>
    </w:p>
    <w:p w14:paraId="2A4C846C" w14:textId="7E4BCFC6" w:rsidR="00863F12" w:rsidRPr="001110F1" w:rsidRDefault="007A7820" w:rsidP="001110F1">
      <w:pPr>
        <w:rPr>
          <w:rFonts w:eastAsiaTheme="minorEastAsia"/>
        </w:rPr>
      </w:pPr>
      <w:r>
        <w:t>Build-time and runtime options for codec integration include built-in only, external module only, and hybrid approaches. These options are controlled in libwebrtc’s build systemvia GN flags and build scripts, and may involve static or dynamic linking of codec modules.</w:t>
      </w:r>
    </w:p>
    <w:p w14:paraId="56BE13F3" w14:textId="70406000" w:rsidR="006927B4" w:rsidRDefault="006927B4" w:rsidP="00F5670C">
      <w:pPr>
        <w:pStyle w:val="Heading2"/>
        <w:rPr>
          <w:lang w:val="en-US"/>
        </w:rPr>
      </w:pPr>
      <w:bookmarkStart w:id="359" w:name="_Toc204267752"/>
      <w:bookmarkStart w:id="360" w:name="_Toc204268074"/>
      <w:bookmarkStart w:id="361" w:name="_Toc214490949"/>
      <w:bookmarkStart w:id="362" w:name="_Toc221790921"/>
      <w:bookmarkStart w:id="363" w:name="_Toc221794640"/>
      <w:bookmarkStart w:id="364" w:name="_Toc221794916"/>
      <w:r>
        <w:rPr>
          <w:lang w:val="en-US"/>
        </w:rPr>
        <w:t>5.4</w:t>
      </w:r>
      <w:r>
        <w:rPr>
          <w:lang w:val="en-US"/>
        </w:rPr>
        <w:tab/>
        <w:t>Audio Format Support</w:t>
      </w:r>
      <w:bookmarkEnd w:id="359"/>
      <w:bookmarkEnd w:id="360"/>
      <w:bookmarkEnd w:id="361"/>
      <w:bookmarkEnd w:id="362"/>
      <w:bookmarkEnd w:id="363"/>
      <w:bookmarkEnd w:id="364"/>
    </w:p>
    <w:p w14:paraId="10EF01D1" w14:textId="2F3BAC9D" w:rsidR="006927B4" w:rsidRDefault="006927B4" w:rsidP="00F5670C">
      <w:pPr>
        <w:pStyle w:val="Heading3"/>
        <w:rPr>
          <w:lang w:val="en-US"/>
        </w:rPr>
      </w:pPr>
      <w:bookmarkStart w:id="365" w:name="_Toc204267753"/>
      <w:bookmarkStart w:id="366" w:name="_Toc204268075"/>
      <w:bookmarkStart w:id="367" w:name="_Toc214490950"/>
      <w:bookmarkStart w:id="368" w:name="_Toc221790922"/>
      <w:bookmarkStart w:id="369" w:name="_Toc221794641"/>
      <w:bookmarkStart w:id="370" w:name="_Toc221794917"/>
      <w:r>
        <w:rPr>
          <w:lang w:val="en-US"/>
        </w:rPr>
        <w:t>5.4.1</w:t>
      </w:r>
      <w:r>
        <w:rPr>
          <w:lang w:val="en-US"/>
        </w:rPr>
        <w:tab/>
        <w:t>Introduction</w:t>
      </w:r>
      <w:bookmarkEnd w:id="365"/>
      <w:bookmarkEnd w:id="366"/>
      <w:bookmarkEnd w:id="367"/>
      <w:bookmarkEnd w:id="368"/>
      <w:bookmarkEnd w:id="369"/>
      <w:bookmarkEnd w:id="370"/>
    </w:p>
    <w:p w14:paraId="3C5B7326" w14:textId="71276773" w:rsidR="006927B4" w:rsidRDefault="005F13BE" w:rsidP="00D27574">
      <w:pPr>
        <w:rPr>
          <w:lang w:val="en-US"/>
        </w:rPr>
      </w:pPr>
      <w:r>
        <w:t>T</w:t>
      </w:r>
      <w:r w:rsidR="007A330B" w:rsidRPr="00443BB1">
        <w:t>he 3GPP codecs AMR, AMR-WB, EVS, AMR-WB+ and eAAC+ only support mono and stereo coding and are therefore fully covered by WebRTC</w:t>
      </w:r>
      <w:r w:rsidR="007A330B" w:rsidRPr="00443BB1">
        <w:rPr>
          <w:rFonts w:hint="eastAsia"/>
        </w:rPr>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371" w:name="_Toc204267754"/>
      <w:bookmarkStart w:id="372" w:name="_Toc204268076"/>
      <w:bookmarkStart w:id="373" w:name="_Toc214490951"/>
      <w:bookmarkStart w:id="374" w:name="_Toc221790923"/>
      <w:bookmarkStart w:id="375" w:name="_Toc221794642"/>
      <w:bookmarkStart w:id="376" w:name="_Toc221794918"/>
      <w:r>
        <w:rPr>
          <w:lang w:val="en-US"/>
        </w:rPr>
        <w:t>5.4.2</w:t>
      </w:r>
      <w:r>
        <w:rPr>
          <w:lang w:val="en-US"/>
        </w:rPr>
        <w:tab/>
        <w:t>Audio Format Support in WebRTC</w:t>
      </w:r>
      <w:bookmarkEnd w:id="371"/>
      <w:bookmarkEnd w:id="372"/>
      <w:bookmarkEnd w:id="373"/>
      <w:bookmarkEnd w:id="374"/>
      <w:bookmarkEnd w:id="375"/>
      <w:bookmarkEnd w:id="376"/>
      <w:r>
        <w:rPr>
          <w:lang w:val="en-US"/>
        </w:rPr>
        <w:t xml:space="preserve"> </w:t>
      </w:r>
    </w:p>
    <w:p w14:paraId="6480E1AD" w14:textId="1504E761" w:rsidR="00A0089A" w:rsidRDefault="00A0089A" w:rsidP="00A0089A">
      <w:pPr>
        <w:pStyle w:val="Heading4"/>
        <w:rPr>
          <w:lang w:val="en-US"/>
        </w:rPr>
      </w:pPr>
      <w:bookmarkStart w:id="377" w:name="_Toc204267755"/>
      <w:bookmarkStart w:id="378" w:name="_Toc204268077"/>
      <w:bookmarkStart w:id="379" w:name="_Toc214490952"/>
      <w:bookmarkStart w:id="380" w:name="_Toc221790924"/>
      <w:bookmarkStart w:id="381" w:name="_Toc221794643"/>
      <w:bookmarkStart w:id="382" w:name="_Toc221794919"/>
      <w:r>
        <w:rPr>
          <w:lang w:val="en-US"/>
        </w:rPr>
        <w:t>5.4.2.1</w:t>
      </w:r>
      <w:r w:rsidR="0017187B">
        <w:rPr>
          <w:lang w:val="en-US"/>
        </w:rPr>
        <w:tab/>
      </w:r>
      <w:r>
        <w:rPr>
          <w:lang w:val="en-US"/>
        </w:rPr>
        <w:t>Audio metadata support in WebRTC</w:t>
      </w:r>
      <w:bookmarkEnd w:id="377"/>
      <w:bookmarkEnd w:id="378"/>
      <w:bookmarkEnd w:id="379"/>
      <w:bookmarkEnd w:id="380"/>
      <w:bookmarkEnd w:id="381"/>
      <w:bookmarkEnd w:id="382"/>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383" w:name="_Toc204267756"/>
      <w:bookmarkStart w:id="384" w:name="_Toc204268078"/>
      <w:bookmarkStart w:id="385" w:name="_Toc214490953"/>
      <w:bookmarkStart w:id="386" w:name="_Toc221790925"/>
      <w:bookmarkStart w:id="387" w:name="_Toc221794644"/>
      <w:bookmarkStart w:id="388" w:name="_Toc221794920"/>
      <w:r>
        <w:rPr>
          <w:lang w:val="en-US"/>
        </w:rPr>
        <w:t>5.4.2.2</w:t>
      </w:r>
      <w:r w:rsidR="0017187B">
        <w:rPr>
          <w:lang w:val="en-US"/>
        </w:rPr>
        <w:tab/>
      </w:r>
      <w:r>
        <w:rPr>
          <w:lang w:val="en-US"/>
        </w:rPr>
        <w:t>Multichannel and SBA format support in WebRTC</w:t>
      </w:r>
      <w:bookmarkEnd w:id="383"/>
      <w:bookmarkEnd w:id="384"/>
      <w:bookmarkEnd w:id="385"/>
      <w:bookmarkEnd w:id="386"/>
      <w:bookmarkEnd w:id="387"/>
      <w:bookmarkEnd w:id="388"/>
    </w:p>
    <w:p w14:paraId="7C5CD785" w14:textId="08882CFD"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ently allows a maximum of 8 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lastRenderedPageBreak/>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389" w:name="_Toc204267757"/>
      <w:bookmarkStart w:id="390" w:name="_Toc204268079"/>
      <w:bookmarkStart w:id="391" w:name="_Toc214490954"/>
      <w:bookmarkStart w:id="392" w:name="_Toc221790926"/>
      <w:bookmarkStart w:id="393" w:name="_Toc221794645"/>
      <w:bookmarkStart w:id="394" w:name="_Toc221794921"/>
      <w:r>
        <w:rPr>
          <w:lang w:val="en-US"/>
        </w:rPr>
        <w:t>5.4.3</w:t>
      </w:r>
      <w:r>
        <w:rPr>
          <w:lang w:val="en-US"/>
        </w:rPr>
        <w:tab/>
        <w:t>Audio Format Support in WebCodecs</w:t>
      </w:r>
      <w:bookmarkEnd w:id="389"/>
      <w:bookmarkEnd w:id="390"/>
      <w:bookmarkEnd w:id="391"/>
      <w:bookmarkEnd w:id="392"/>
      <w:bookmarkEnd w:id="393"/>
      <w:bookmarkEnd w:id="394"/>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395" w:name="_Toc167264165"/>
      <w:bookmarkStart w:id="396" w:name="_Toc167264330"/>
      <w:bookmarkStart w:id="397" w:name="_Toc183180357"/>
      <w:bookmarkStart w:id="398" w:name="_Toc183180543"/>
      <w:bookmarkStart w:id="399" w:name="_Toc190903461"/>
      <w:bookmarkStart w:id="400" w:name="_Toc204267758"/>
      <w:bookmarkStart w:id="401" w:name="_Toc204268080"/>
      <w:bookmarkStart w:id="402" w:name="_Toc214490955"/>
      <w:bookmarkStart w:id="403" w:name="_Toc221790927"/>
      <w:bookmarkStart w:id="404" w:name="_Toc221794646"/>
      <w:bookmarkStart w:id="405" w:name="_Toc221794922"/>
      <w:r>
        <w:t>6</w:t>
      </w:r>
      <w:r w:rsidRPr="004D3578">
        <w:tab/>
      </w:r>
      <w:r>
        <w:t>Common APIs</w:t>
      </w:r>
      <w:bookmarkEnd w:id="395"/>
      <w:bookmarkEnd w:id="396"/>
      <w:bookmarkEnd w:id="397"/>
      <w:bookmarkEnd w:id="398"/>
      <w:bookmarkEnd w:id="399"/>
      <w:bookmarkEnd w:id="400"/>
      <w:bookmarkEnd w:id="401"/>
      <w:bookmarkEnd w:id="402"/>
      <w:bookmarkEnd w:id="403"/>
      <w:bookmarkEnd w:id="404"/>
      <w:bookmarkEnd w:id="405"/>
    </w:p>
    <w:p w14:paraId="1AD7D9A2" w14:textId="77777777" w:rsidR="00694A18" w:rsidRPr="00F11816" w:rsidRDefault="00694A18" w:rsidP="00694A18">
      <w:pPr>
        <w:pStyle w:val="Heading2"/>
      </w:pPr>
      <w:bookmarkStart w:id="406" w:name="_Toc204267759"/>
      <w:bookmarkStart w:id="407" w:name="_Toc204268081"/>
      <w:bookmarkStart w:id="408" w:name="_Toc214490956"/>
      <w:bookmarkStart w:id="409" w:name="_Toc221790928"/>
      <w:bookmarkStart w:id="410" w:name="_Toc221794647"/>
      <w:bookmarkStart w:id="411" w:name="_Toc221794923"/>
      <w:bookmarkStart w:id="412" w:name="_Toc167264166"/>
      <w:bookmarkStart w:id="413" w:name="_Toc167264331"/>
      <w:bookmarkStart w:id="414" w:name="_Toc183180358"/>
      <w:bookmarkStart w:id="415" w:name="_Toc183180544"/>
      <w:bookmarkStart w:id="416" w:name="_Toc190903462"/>
      <w:r>
        <w:t>6.1</w:t>
      </w:r>
      <w:r>
        <w:tab/>
        <w:t>Overview</w:t>
      </w:r>
      <w:bookmarkEnd w:id="406"/>
      <w:bookmarkEnd w:id="407"/>
      <w:bookmarkEnd w:id="408"/>
      <w:bookmarkEnd w:id="409"/>
      <w:bookmarkEnd w:id="410"/>
      <w:bookmarkEnd w:id="411"/>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lastRenderedPageBreak/>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IF2 (OS Codec API): Operating systems may provide codecs to be used by applications runing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(WebCodecs API): The codecs inside browsers with interface IF3 may be exposed using the common WebCodecs API.</w:t>
      </w:r>
    </w:p>
    <w:p w14:paraId="442F8F1E" w14:textId="26F0B40A" w:rsidR="00694A18" w:rsidRPr="00237BFD" w:rsidRDefault="006521C5" w:rsidP="00FF29FA">
      <w:pPr>
        <w:pStyle w:val="B1"/>
      </w:pPr>
      <w:r>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lastRenderedPageBreak/>
        <w:t>-</w:t>
      </w:r>
      <w:r>
        <w:tab/>
      </w:r>
      <w:r w:rsidR="00694A18" w:rsidRPr="006521C5">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bookmarkStart w:id="417" w:name="_Toc204267760"/>
      <w:bookmarkStart w:id="418" w:name="_Toc204268082"/>
      <w:bookmarkStart w:id="419" w:name="_Toc214490957"/>
      <w:bookmarkStart w:id="420" w:name="_Toc221790929"/>
      <w:bookmarkStart w:id="421" w:name="_Toc221794648"/>
      <w:bookmarkStart w:id="422" w:name="_Toc221794924"/>
      <w:r>
        <w:t>7</w:t>
      </w:r>
      <w:r w:rsidR="00BB468C" w:rsidRPr="004D3578">
        <w:tab/>
      </w:r>
      <w:r>
        <w:t xml:space="preserve">Recommendations for </w:t>
      </w:r>
      <w:r w:rsidR="00BB468C">
        <w:t xml:space="preserve">Potential </w:t>
      </w:r>
      <w:r>
        <w:t>Interfaces and Adapters</w:t>
      </w:r>
      <w:bookmarkEnd w:id="412"/>
      <w:bookmarkEnd w:id="413"/>
      <w:bookmarkEnd w:id="414"/>
      <w:bookmarkEnd w:id="415"/>
      <w:bookmarkEnd w:id="416"/>
      <w:bookmarkEnd w:id="417"/>
      <w:bookmarkEnd w:id="418"/>
      <w:bookmarkEnd w:id="419"/>
      <w:bookmarkEnd w:id="420"/>
      <w:bookmarkEnd w:id="421"/>
      <w:bookmarkEnd w:id="422"/>
    </w:p>
    <w:p w14:paraId="56370612" w14:textId="1CE74AC9" w:rsidR="001D5AD2" w:rsidRDefault="001D5AD2" w:rsidP="00142B56">
      <w:pPr>
        <w:pStyle w:val="Heading2"/>
      </w:pPr>
      <w:bookmarkStart w:id="423" w:name="_Toc204267761"/>
      <w:bookmarkStart w:id="424" w:name="_Toc204268083"/>
      <w:bookmarkStart w:id="425" w:name="_Toc214490958"/>
      <w:bookmarkStart w:id="426" w:name="_Toc221790930"/>
      <w:bookmarkStart w:id="427" w:name="_Toc221794649"/>
      <w:bookmarkStart w:id="428" w:name="_Toc221794925"/>
      <w:r>
        <w:t>7.1</w:t>
      </w:r>
      <w:r>
        <w:tab/>
        <w:t>WebCodecs</w:t>
      </w:r>
      <w:bookmarkEnd w:id="423"/>
      <w:bookmarkEnd w:id="424"/>
      <w:bookmarkEnd w:id="425"/>
      <w:bookmarkEnd w:id="426"/>
      <w:bookmarkEnd w:id="427"/>
      <w:bookmarkEnd w:id="428"/>
    </w:p>
    <w:p w14:paraId="7F1387D3" w14:textId="476DEB2D"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FFS.</w:t>
      </w:r>
    </w:p>
    <w:p w14:paraId="0BDF8443" w14:textId="2FB19951" w:rsidR="00930662" w:rsidRDefault="001D5AD2" w:rsidP="00142B56">
      <w:pPr>
        <w:pStyle w:val="Heading3"/>
      </w:pPr>
      <w:bookmarkStart w:id="429" w:name="_Toc204267762"/>
      <w:bookmarkStart w:id="430" w:name="_Toc204268084"/>
      <w:bookmarkStart w:id="431" w:name="_Toc214490959"/>
      <w:bookmarkStart w:id="432" w:name="_Toc221790931"/>
      <w:bookmarkStart w:id="433" w:name="_Toc221794650"/>
      <w:bookmarkStart w:id="434" w:name="_Toc221794926"/>
      <w:r>
        <w:t>7.1.1</w:t>
      </w:r>
      <w:r>
        <w:tab/>
      </w:r>
      <w:r w:rsidR="00930662">
        <w:t>Limitations in WebCodec API for IVAS Encoder</w:t>
      </w:r>
      <w:bookmarkEnd w:id="429"/>
      <w:bookmarkEnd w:id="430"/>
      <w:bookmarkEnd w:id="431"/>
      <w:bookmarkEnd w:id="432"/>
      <w:bookmarkEnd w:id="433"/>
      <w:bookmarkEnd w:id="434"/>
    </w:p>
    <w:p w14:paraId="18E1A65B" w14:textId="0FA79D52" w:rsidR="00930662" w:rsidRPr="006A536F" w:rsidRDefault="001D5AD2" w:rsidP="00142B56">
      <w:pPr>
        <w:pStyle w:val="Heading4"/>
      </w:pPr>
      <w:bookmarkStart w:id="435" w:name="_Toc204267763"/>
      <w:bookmarkStart w:id="436" w:name="_Toc204268085"/>
      <w:bookmarkStart w:id="437" w:name="_Toc214490960"/>
      <w:bookmarkStart w:id="438" w:name="_Toc221790932"/>
      <w:bookmarkStart w:id="439" w:name="_Toc221794651"/>
      <w:bookmarkStart w:id="440" w:name="_Toc221794927"/>
      <w:r>
        <w:t>7.1.1.1</w:t>
      </w:r>
      <w:r>
        <w:tab/>
      </w:r>
      <w:r w:rsidR="00930662" w:rsidRPr="006A536F">
        <w:t xml:space="preserve">Codec </w:t>
      </w:r>
      <w:r w:rsidR="00930662">
        <w:t>Input</w:t>
      </w:r>
      <w:r w:rsidR="00930662" w:rsidRPr="006A536F">
        <w:t xml:space="preserve"> with Audio + Metadata</w:t>
      </w:r>
      <w:bookmarkEnd w:id="435"/>
      <w:bookmarkEnd w:id="436"/>
      <w:bookmarkEnd w:id="437"/>
      <w:bookmarkEnd w:id="438"/>
      <w:bookmarkEnd w:id="439"/>
      <w:bookmarkEnd w:id="440"/>
    </w:p>
    <w:p w14:paraId="0F9FD4F3" w14:textId="3C07BC8E" w:rsidR="00234FE1" w:rsidRPr="001C31CC" w:rsidRDefault="00930662" w:rsidP="00930662">
      <w:pPr>
        <w:jc w:val="both"/>
        <w:rPr>
          <w:szCs w:val="22"/>
        </w:rPr>
      </w:pPr>
      <w:r>
        <w:rPr>
          <w:szCs w:val="22"/>
        </w:rPr>
        <w:t xml:space="preserve">While the AudioEncoderConfig() can be used to pass metadata on frame-by-frame basis as mentioned in clause </w:t>
      </w:r>
      <w:r w:rsidR="001D5AD2">
        <w:rPr>
          <w:szCs w:val="22"/>
        </w:rPr>
        <w:t>5.2.3.2</w:t>
      </w:r>
      <w:r>
        <w:rPr>
          <w:szCs w:val="22"/>
        </w:rPr>
        <w:t>, a dedicated metadata input, supporting codec specific metadata configurations, to the encode API may be a better solution. To support such use cases in WebCodecs, one of the following strategies could be followed:</w:t>
      </w:r>
    </w:p>
    <w:p w14:paraId="08280DAA" w14:textId="694090D2" w:rsidR="00930662" w:rsidRPr="00966AF7" w:rsidRDefault="00966AF7" w:rsidP="00443BB1">
      <w:pPr>
        <w:pStyle w:val="B1"/>
      </w:pPr>
      <w:r>
        <w:t>-</w:t>
      </w:r>
      <w:r>
        <w:tab/>
      </w:r>
      <w:r w:rsidR="00930662" w:rsidRPr="00966AF7">
        <w:t>Modify the encode() API in the Audio Encoder interface to allow a sequence of AudioData buffers as mentioned below.</w:t>
      </w:r>
    </w:p>
    <w:p w14:paraId="03A0D9E0" w14:textId="780E1F00" w:rsidR="00930662" w:rsidRPr="00FF29FA" w:rsidRDefault="00D74441" w:rsidP="00FF29FA">
      <w:pPr>
        <w:pStyle w:val="PL"/>
      </w:pPr>
      <w:r w:rsidRPr="00FF29FA">
        <w:t>U</w:t>
      </w:r>
      <w:r w:rsidR="00930662" w:rsidRPr="00FF29FA">
        <w:t xml:space="preserve">ndefined encode(sequence &lt;AudioData&gt; </w:t>
      </w:r>
      <w:r w:rsidR="00930662" w:rsidRPr="006D13DA">
        <w:t>D</w:t>
      </w:r>
      <w:r w:rsidR="00930662" w:rsidRPr="00FF29FA">
        <w:t>ata</w:t>
      </w:r>
      <w:r w:rsidR="00930662" w:rsidRPr="006D13DA">
        <w:t>)</w:t>
      </w:r>
      <w:r w:rsidR="00930662" w:rsidRPr="00FF29FA">
        <w:t>;</w:t>
      </w:r>
    </w:p>
    <w:p w14:paraId="4CD312CF" w14:textId="77777777" w:rsidR="00930662" w:rsidRDefault="00930662" w:rsidP="00FF29FA">
      <w:pPr>
        <w:pStyle w:val="B1"/>
        <w:ind w:firstLine="0"/>
      </w:pPr>
      <w:r>
        <w:t xml:space="preserve">The AudioSampleFormat definition can be enhanced to include formats for metadata buffers. This sequence of Audio data buffers can then be used to input both PCM and metadata to the encoder. </w:t>
      </w:r>
    </w:p>
    <w:p w14:paraId="0F74E952" w14:textId="51F73AA6" w:rsidR="00930662" w:rsidRDefault="00966AF7" w:rsidP="00443BB1">
      <w:pPr>
        <w:pStyle w:val="B1"/>
      </w:pPr>
      <w:r>
        <w:t>-</w:t>
      </w:r>
      <w:r>
        <w:tab/>
      </w:r>
      <w:r w:rsidR="00930662" w:rsidRPr="3A472272">
        <w:t xml:space="preserve">Implement </w:t>
      </w:r>
      <w:r w:rsidR="00930662" w:rsidRPr="006639B5">
        <w:t xml:space="preserve">a </w:t>
      </w:r>
      <w:r w:rsidR="00930662" w:rsidRPr="00FF29FA">
        <w:rPr>
          <w:rFonts w:ascii="Courier New" w:hAnsi="Courier New"/>
          <w:noProof/>
          <w:sz w:val="16"/>
        </w:rPr>
        <w:t>AudioEncoderMetadata</w:t>
      </w:r>
      <w:r w:rsidR="00930662" w:rsidRPr="006639B5">
        <w:t xml:space="preserve"> in the</w:t>
      </w:r>
      <w:r w:rsidR="00930662">
        <w:t xml:space="preserve"> encode() API in the Audio Encoder interface, as mentioned below,</w:t>
      </w:r>
      <w:r w:rsidR="00930662" w:rsidRPr="3A472272">
        <w:t xml:space="preserve"> </w:t>
      </w:r>
      <w:r w:rsidR="00930662">
        <w:t>to allow passing a codec specific metadata to the encoder</w:t>
      </w:r>
    </w:p>
    <w:p w14:paraId="0AD647F7" w14:textId="5E6403D2" w:rsidR="00930662" w:rsidRPr="006D13DA" w:rsidRDefault="00930662" w:rsidP="00FF29FA">
      <w:pPr>
        <w:pStyle w:val="PL"/>
      </w:pPr>
      <w:r w:rsidRPr="00FF29FA">
        <w:t>undefined encode(AudioData data, AudioEncoderMetadata metadata);</w:t>
      </w:r>
    </w:p>
    <w:p w14:paraId="45BB2EC0" w14:textId="562A9ECE" w:rsidR="001D5AD2" w:rsidRDefault="001D5AD2" w:rsidP="00142B56">
      <w:pPr>
        <w:pStyle w:val="Heading3"/>
      </w:pPr>
      <w:bookmarkStart w:id="441" w:name="_Toc204267764"/>
      <w:bookmarkStart w:id="442" w:name="_Toc204268086"/>
      <w:bookmarkStart w:id="443" w:name="_Toc214490961"/>
      <w:bookmarkStart w:id="444" w:name="_Toc221790933"/>
      <w:bookmarkStart w:id="445" w:name="_Toc221794652"/>
      <w:bookmarkStart w:id="446" w:name="_Toc221794928"/>
      <w:r>
        <w:t>7.1.2</w:t>
      </w:r>
      <w:r>
        <w:tab/>
        <w:t>Limitations in WebCodec API for IVAS Decoder</w:t>
      </w:r>
      <w:bookmarkEnd w:id="441"/>
      <w:bookmarkEnd w:id="442"/>
      <w:bookmarkEnd w:id="443"/>
      <w:bookmarkEnd w:id="444"/>
      <w:bookmarkEnd w:id="445"/>
      <w:bookmarkEnd w:id="446"/>
    </w:p>
    <w:p w14:paraId="38FD6852" w14:textId="63BFB9C4" w:rsidR="001D5AD2" w:rsidRPr="006A536F" w:rsidRDefault="001D5AD2" w:rsidP="00142B56">
      <w:pPr>
        <w:pStyle w:val="Heading4"/>
      </w:pPr>
      <w:bookmarkStart w:id="447" w:name="_Toc204267765"/>
      <w:bookmarkStart w:id="448" w:name="_Toc204268087"/>
      <w:bookmarkStart w:id="449" w:name="_Toc214490962"/>
      <w:bookmarkStart w:id="450" w:name="_Toc221790934"/>
      <w:bookmarkStart w:id="451" w:name="_Toc221794653"/>
      <w:bookmarkStart w:id="452" w:name="_Toc221794929"/>
      <w:r>
        <w:t>7.1.2.1</w:t>
      </w:r>
      <w:r>
        <w:tab/>
      </w:r>
      <w:r w:rsidRPr="006A536F">
        <w:t>Codec Output with Audio + Metadata</w:t>
      </w:r>
      <w:bookmarkEnd w:id="447"/>
      <w:bookmarkEnd w:id="448"/>
      <w:bookmarkEnd w:id="449"/>
      <w:bookmarkEnd w:id="450"/>
      <w:bookmarkEnd w:id="451"/>
      <w:bookmarkEnd w:id="452"/>
    </w:p>
    <w:p w14:paraId="1C59A41A" w14:textId="0312CBC0" w:rsidR="001D5AD2" w:rsidRPr="00C85B5D" w:rsidRDefault="001D5AD2" w:rsidP="001D5AD2">
      <w:pPr>
        <w:rPr>
          <w:szCs w:val="22"/>
        </w:rPr>
      </w:pPr>
      <w:r w:rsidRPr="00C85B5D">
        <w:rPr>
          <w:szCs w:val="22"/>
        </w:rPr>
        <w:t xml:space="preserve">The </w:t>
      </w:r>
      <w:r>
        <w:rPr>
          <w:szCs w:val="22"/>
        </w:rPr>
        <w:t>callback from the AudioDecoder and the AudioEncoder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DC3C0D" w14:paraId="340C2219" w14:textId="77777777" w:rsidTr="00672750">
        <w:trPr>
          <w:trHeight w:val="720"/>
        </w:trPr>
        <w:tc>
          <w:tcPr>
            <w:tcW w:w="8931" w:type="dxa"/>
            <w:shd w:val="clear" w:color="auto" w:fill="F2F2F2" w:themeFill="background1" w:themeFillShade="F2"/>
          </w:tcPr>
          <w:p w14:paraId="63C624A2" w14:textId="77777777" w:rsidR="00D74441" w:rsidRDefault="00D74441" w:rsidP="00D74441">
            <w:pPr>
              <w:pStyle w:val="PL"/>
            </w:pPr>
          </w:p>
          <w:p w14:paraId="19C88271" w14:textId="59DF3A23" w:rsidR="00D74441" w:rsidRPr="00D74441" w:rsidRDefault="00D74441" w:rsidP="00D74441">
            <w:pPr>
              <w:pStyle w:val="PL"/>
            </w:pPr>
            <w:r w:rsidRPr="00FF29FA">
              <w:t xml:space="preserve">callback </w:t>
            </w:r>
            <w:r w:rsidRPr="00D74441">
              <w:t>AudioDataOutputCallback = undefined(AudioData output);</w:t>
            </w:r>
          </w:p>
          <w:p w14:paraId="3C40E84A" w14:textId="77777777" w:rsidR="00D74441" w:rsidRPr="00D74441" w:rsidRDefault="00D74441" w:rsidP="00D74441">
            <w:pPr>
              <w:pStyle w:val="PL"/>
            </w:pPr>
          </w:p>
          <w:p w14:paraId="211C446A" w14:textId="77777777" w:rsidR="00D74441" w:rsidRPr="00D74441" w:rsidRDefault="00D74441" w:rsidP="00D74441">
            <w:pPr>
              <w:pStyle w:val="PL"/>
            </w:pPr>
            <w:r w:rsidRPr="00FF29FA">
              <w:t xml:space="preserve">callback </w:t>
            </w:r>
            <w:r w:rsidRPr="00D74441">
              <w:t xml:space="preserve">EncodedAudioChunkOutputCallback = undefined ( EncodedAudioChunk output,     </w:t>
            </w:r>
          </w:p>
          <w:p w14:paraId="5600A955" w14:textId="77777777" w:rsidR="00D74441" w:rsidRDefault="00D74441" w:rsidP="00D74441">
            <w:pPr>
              <w:pStyle w:val="PL"/>
            </w:pPr>
            <w:r w:rsidRPr="00D74441">
              <w:t xml:space="preserve">    optional EncodedAudioChunkMetadata metadata = {});</w:t>
            </w:r>
          </w:p>
          <w:p w14:paraId="35F93251" w14:textId="54794EB4" w:rsidR="00D74441" w:rsidRPr="00DC3C0D" w:rsidRDefault="00D74441" w:rsidP="00D74441">
            <w:pPr>
              <w:pStyle w:val="PL"/>
            </w:pPr>
          </w:p>
        </w:tc>
      </w:tr>
    </w:tbl>
    <w:p w14:paraId="22E32265" w14:textId="77777777" w:rsidR="00A7654B" w:rsidRDefault="00A7654B" w:rsidP="00DA0B52"/>
    <w:p w14:paraId="2D463E97" w14:textId="5BDE7F00" w:rsidR="001D5AD2" w:rsidRPr="005C707E" w:rsidRDefault="001D5AD2" w:rsidP="00DA0B52">
      <w:r>
        <w:lastRenderedPageBreak/>
        <w:t>This implies that the AudioDecoder only supports a single AudioData output currently, while the AudioEncoder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WebCodecs, one of the following strategies could be followed: -</w:t>
      </w:r>
    </w:p>
    <w:p w14:paraId="0D503A97" w14:textId="517870EB" w:rsidR="001D5AD2" w:rsidRDefault="00953417" w:rsidP="00FF29FA">
      <w:pPr>
        <w:pStyle w:val="B1"/>
      </w:pPr>
      <w:r>
        <w:t>-</w:t>
      </w:r>
      <w:r>
        <w:tab/>
      </w:r>
      <w:r w:rsidR="001D5AD2" w:rsidRPr="3A472272">
        <w:t xml:space="preserve">Implement an optional </w:t>
      </w:r>
      <w:r w:rsidR="001D5AD2" w:rsidRPr="006639B5">
        <w:rPr>
          <w:rFonts w:ascii="Courier New" w:hAnsi="Courier New"/>
          <w:noProof/>
          <w:sz w:val="16"/>
        </w:rPr>
        <w:t>DecodedAudioMetadata</w:t>
      </w:r>
      <w:r w:rsidR="001D5AD2" w:rsidRPr="006639B5">
        <w:rPr>
          <w:noProof/>
          <w:sz w:val="16"/>
        </w:rPr>
        <w:t xml:space="preserve"> </w:t>
      </w:r>
      <w:r w:rsidR="001D5AD2" w:rsidRPr="3A472272">
        <w:t xml:space="preserve">in the </w:t>
      </w:r>
      <w:r w:rsidR="001D5AD2" w:rsidRPr="006639B5">
        <w:rPr>
          <w:rFonts w:ascii="Courier New" w:hAnsi="Courier New"/>
          <w:noProof/>
          <w:sz w:val="16"/>
        </w:rPr>
        <w:t>AudioDataOutputCallback</w:t>
      </w:r>
      <w:r w:rsidR="001D5AD2" w:rsidRPr="006639B5">
        <w:rPr>
          <w:noProof/>
          <w:sz w:val="16"/>
        </w:rPr>
        <w:t xml:space="preserve"> </w:t>
      </w:r>
      <w:r w:rsidR="001D5AD2">
        <w:t xml:space="preserve">analogous to </w:t>
      </w:r>
      <w:r w:rsidR="001D5AD2" w:rsidRPr="3A472272">
        <w:rPr>
          <w:sz w:val="18"/>
          <w:szCs w:val="18"/>
        </w:rPr>
        <w:t xml:space="preserve"> </w:t>
      </w:r>
      <w:r w:rsidR="001D5AD2" w:rsidRPr="006639B5">
        <w:rPr>
          <w:rFonts w:ascii="Courier New" w:hAnsi="Courier New"/>
          <w:noProof/>
          <w:sz w:val="16"/>
        </w:rPr>
        <w:t>EncodedAudioChunkMetadata</w:t>
      </w:r>
      <w:r w:rsidR="001D5AD2" w:rsidRPr="006639B5">
        <w:rPr>
          <w:noProof/>
          <w:sz w:val="16"/>
        </w:rPr>
        <w:t xml:space="preserve"> </w:t>
      </w:r>
      <w:r w:rsidR="001D5AD2" w:rsidRPr="002F22C1">
        <w:t>in the encoder</w:t>
      </w:r>
      <w:r w:rsidR="001D5AD2">
        <w:rPr>
          <w:sz w:val="18"/>
          <w:szCs w:val="18"/>
        </w:rPr>
        <w:t xml:space="preserve"> </w:t>
      </w:r>
      <w:r w:rsidR="001D5AD2" w:rsidRPr="3A472272">
        <w:t xml:space="preserve">which is reported from </w:t>
      </w:r>
      <w:r w:rsidR="001D5AD2" w:rsidRPr="008A2BF2">
        <w:rPr>
          <w:rFonts w:ascii="Courier New" w:hAnsi="Courier New"/>
          <w:noProof/>
          <w:sz w:val="16"/>
        </w:rPr>
        <w:t>EncodedAudioChunkOutputCallback</w:t>
      </w:r>
      <w:r w:rsidR="001D5AD2" w:rsidRPr="3A472272">
        <w:t xml:space="preserve"> to allow AudioMetadata</w:t>
      </w:r>
      <w:r w:rsidR="001D5AD2">
        <w:t xml:space="preserve"> as an additional</w:t>
      </w:r>
      <w:r w:rsidR="001D5AD2" w:rsidRPr="3A472272">
        <w:t xml:space="preserve"> output.</w:t>
      </w:r>
    </w:p>
    <w:p w14:paraId="59E45D90" w14:textId="23FB3F20" w:rsidR="001D5AD2" w:rsidRDefault="005C707E" w:rsidP="00142B56">
      <w:pPr>
        <w:pStyle w:val="B1"/>
        <w:ind w:left="284" w:firstLine="0"/>
      </w:pPr>
      <w:r>
        <w:t>-</w:t>
      </w:r>
      <w:r w:rsidR="00953417">
        <w:tab/>
      </w:r>
      <w:r w:rsidR="001D5AD2">
        <w:t xml:space="preserve">Enhance the </w:t>
      </w:r>
      <w:r w:rsidR="001D5AD2" w:rsidRPr="008A2BF2">
        <w:rPr>
          <w:rFonts w:ascii="Courier New" w:hAnsi="Courier New"/>
          <w:noProof/>
          <w:sz w:val="16"/>
        </w:rPr>
        <w:t>AudioDecoder</w:t>
      </w:r>
      <w:r w:rsidR="001D5AD2" w:rsidRPr="008A2BF2">
        <w:rPr>
          <w:noProof/>
          <w:sz w:val="16"/>
        </w:rPr>
        <w:t xml:space="preserve"> </w:t>
      </w:r>
      <w:r w:rsidR="001D5AD2">
        <w:t xml:space="preserve">interface to support multiple </w:t>
      </w:r>
      <w:r w:rsidR="001D5AD2" w:rsidRPr="008A2BF2">
        <w:rPr>
          <w:rFonts w:ascii="Courier New" w:hAnsi="Courier New"/>
          <w:noProof/>
          <w:sz w:val="16"/>
        </w:rPr>
        <w:t>AudioData</w:t>
      </w:r>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453" w:name="_Toc204267766"/>
      <w:bookmarkStart w:id="454" w:name="_Toc204268088"/>
      <w:bookmarkStart w:id="455" w:name="_Toc214490963"/>
      <w:bookmarkStart w:id="456" w:name="_Toc221790935"/>
      <w:bookmarkStart w:id="457" w:name="_Toc221794654"/>
      <w:bookmarkStart w:id="458" w:name="_Toc221794930"/>
      <w:r>
        <w:t>7.1.2.2</w:t>
      </w:r>
      <w:r>
        <w:tab/>
      </w:r>
      <w:r w:rsidRPr="006A536F">
        <w:t>Decoder output in EXT Output format</w:t>
      </w:r>
      <w:bookmarkEnd w:id="453"/>
      <w:bookmarkEnd w:id="454"/>
      <w:bookmarkEnd w:id="455"/>
      <w:bookmarkEnd w:id="456"/>
      <w:bookmarkEnd w:id="457"/>
      <w:bookmarkEnd w:id="458"/>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CEC41D1" w14:textId="77777777" w:rsidR="00A120F4" w:rsidRDefault="00A120F4" w:rsidP="00A120F4">
      <w:pPr>
        <w:pStyle w:val="Heading2"/>
        <w:rPr>
          <w:szCs w:val="32"/>
        </w:rPr>
      </w:pPr>
      <w:bookmarkStart w:id="459" w:name="_Toc221790936"/>
      <w:bookmarkStart w:id="460" w:name="_Toc221794655"/>
      <w:bookmarkStart w:id="461" w:name="_Toc221794931"/>
      <w:r>
        <w:t>7.2</w:t>
      </w:r>
      <w:r>
        <w:tab/>
        <w:t>Injectable Codec Interfaces and Adapters for 3GPP Codecs in WebRTC</w:t>
      </w:r>
      <w:bookmarkEnd w:id="459"/>
      <w:bookmarkEnd w:id="460"/>
      <w:bookmarkEnd w:id="461"/>
    </w:p>
    <w:p w14:paraId="1EA5D2F5" w14:textId="77777777" w:rsidR="00A120F4" w:rsidRDefault="00A120F4" w:rsidP="00A120F4">
      <w:pPr>
        <w:pStyle w:val="Heading3"/>
      </w:pPr>
      <w:bookmarkStart w:id="462" w:name="_Toc221790937"/>
      <w:bookmarkStart w:id="463" w:name="_Toc221794656"/>
      <w:bookmarkStart w:id="464" w:name="_Toc221794932"/>
      <w:r>
        <w:t>7.2.1</w:t>
      </w:r>
      <w:r>
        <w:tab/>
        <w:t>Introduction</w:t>
      </w:r>
      <w:bookmarkEnd w:id="462"/>
      <w:bookmarkEnd w:id="463"/>
      <w:bookmarkEnd w:id="464"/>
    </w:p>
    <w:p w14:paraId="5A9AC749" w14:textId="27859DF7" w:rsidR="00A120F4" w:rsidRDefault="00A120F4" w:rsidP="00A120F4">
      <w:pPr>
        <w:rPr>
          <w:rFonts w:eastAsiaTheme="minorEastAsia"/>
        </w:rPr>
      </w:pPr>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465" w:name="_Toc221790938"/>
      <w:bookmarkStart w:id="466" w:name="_Toc221794657"/>
      <w:bookmarkStart w:id="467" w:name="_Toc221794933"/>
      <w:r>
        <w:t>7.2.2</w:t>
      </w:r>
      <w:r>
        <w:tab/>
        <w:t>General Approach</w:t>
      </w:r>
      <w:bookmarkEnd w:id="465"/>
      <w:bookmarkEnd w:id="466"/>
      <w:bookmarkEnd w:id="467"/>
    </w:p>
    <w:p w14:paraId="5E59E301" w14:textId="755FAC67" w:rsidR="00A120F4" w:rsidRDefault="00A120F4" w:rsidP="00A120F4">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468" w:name="_Toc221790939"/>
      <w:bookmarkStart w:id="469" w:name="_Toc221794658"/>
      <w:bookmarkStart w:id="470" w:name="_Toc221794934"/>
      <w:r>
        <w:t>7.2.3</w:t>
      </w:r>
      <w:r>
        <w:tab/>
        <w:t>Interface Recommendations</w:t>
      </w:r>
      <w:bookmarkEnd w:id="468"/>
      <w:bookmarkEnd w:id="469"/>
      <w:bookmarkEnd w:id="470"/>
    </w:p>
    <w:p w14:paraId="2BD24DBC" w14:textId="77777777" w:rsidR="00A120F4" w:rsidRPr="00D7495A" w:rsidRDefault="00A120F4" w:rsidP="00A120F4">
      <w:pPr>
        <w:pStyle w:val="B1"/>
      </w:pPr>
      <w:r w:rsidRPr="008A2BF2">
        <w:t>-</w:t>
      </w:r>
      <w:r w:rsidRPr="008A2BF2">
        <w:tab/>
        <w:t>Codec Factory Interfaces: Imp</w:t>
      </w:r>
      <w:r w:rsidRPr="00D7495A">
        <w:t xml:space="preserve">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ort both static linking (codec included at build time) and dynamic loading (e.g., via shared library and dlopen/dlsym)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471" w:name="_Toc221790940"/>
      <w:bookmarkStart w:id="472" w:name="_Toc221794659"/>
      <w:bookmarkStart w:id="473" w:name="_Toc221794935"/>
      <w:r>
        <w:lastRenderedPageBreak/>
        <w:t>7.2.4</w:t>
      </w:r>
      <w:r>
        <w:tab/>
        <w:t>Example Integration Steps</w:t>
      </w:r>
      <w:bookmarkEnd w:id="471"/>
      <w:bookmarkEnd w:id="472"/>
      <w:bookmarkEnd w:id="473"/>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p>
    <w:p w14:paraId="64C856E6" w14:textId="77777777" w:rsidR="00A120F4" w:rsidRPr="00DD73D6" w:rsidRDefault="00A120F4" w:rsidP="00A120F4">
      <w:pPr>
        <w:pStyle w:val="B1"/>
      </w:pPr>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Ensure SDP negotiation logic is updated to recognize and negotiate the new codecs, including any required fmtp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474" w:name="_Toc221790941"/>
      <w:bookmarkStart w:id="475" w:name="_Toc221794660"/>
      <w:bookmarkStart w:id="476" w:name="_Toc221794936"/>
      <w:r>
        <w:t>7.2.</w:t>
      </w:r>
      <w:r w:rsidR="0023560C">
        <w:t>5</w:t>
      </w:r>
      <w:r>
        <w:tab/>
        <w:t>Complementarity with WebCodecs</w:t>
      </w:r>
      <w:bookmarkEnd w:id="474"/>
      <w:bookmarkEnd w:id="475"/>
      <w:bookmarkEnd w:id="476"/>
    </w:p>
    <w:p w14:paraId="348BF58D" w14:textId="77777777" w:rsidR="00A120F4" w:rsidRDefault="00A120F4" w:rsidP="00A120F4">
      <w:pPr>
        <w:rPr>
          <w:rFonts w:eastAsiaTheme="minorEastAsia"/>
        </w:rPr>
      </w:pPr>
      <w:r>
        <w:t xml:space="preserve">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 </w:t>
      </w:r>
    </w:p>
    <w:p w14:paraId="7857F8E9" w14:textId="6755909A" w:rsidR="00A120F4" w:rsidRDefault="00A120F4" w:rsidP="00A120F4">
      <w:pPr>
        <w:pStyle w:val="Heading3"/>
        <w:rPr>
          <w:szCs w:val="28"/>
        </w:rPr>
      </w:pPr>
      <w:bookmarkStart w:id="477" w:name="_Toc221790942"/>
      <w:bookmarkStart w:id="478" w:name="_Toc221794661"/>
      <w:bookmarkStart w:id="479" w:name="_Toc221794937"/>
      <w:r>
        <w:t>7.2.</w:t>
      </w:r>
      <w:r w:rsidR="0023560C">
        <w:t>6</w:t>
      </w:r>
      <w:r>
        <w:tab/>
        <w:t>Summary of Recommendations</w:t>
      </w:r>
      <w:bookmarkEnd w:id="477"/>
      <w:bookmarkEnd w:id="478"/>
      <w:bookmarkEnd w:id="479"/>
    </w:p>
    <w:p w14:paraId="61F508EA" w14:textId="77777777" w:rsidR="00A120F4" w:rsidRPr="0021372E" w:rsidRDefault="00A120F4" w:rsidP="00A120F4">
      <w:pPr>
        <w:pStyle w:val="B1"/>
      </w:pPr>
      <w:r>
        <w:t>-</w:t>
      </w:r>
      <w:r>
        <w:tab/>
      </w:r>
      <w:r w:rsidRPr="0021372E">
        <w:t>Adopt the injectable codec mechanism in libwebrtc as the primary interface for integrating AMR, AMR-WB, EVS, and IVAS into WebRTC applications.</w:t>
      </w:r>
    </w:p>
    <w:p w14:paraId="1063E608" w14:textId="77777777" w:rsidR="00A120F4" w:rsidRPr="0021372E" w:rsidRDefault="00A120F4" w:rsidP="00A120F4">
      <w:pPr>
        <w:pStyle w:val="B1"/>
      </w:pPr>
      <w:r>
        <w:t>-</w:t>
      </w:r>
      <w:r>
        <w:tab/>
      </w:r>
      <w:r w:rsidRPr="0021372E">
        <w:t>Develop and maintain codec adapters and wrappers that conform to the libwebrtc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480" w:name="_Toc221790943"/>
      <w:r>
        <w:t>-</w:t>
      </w:r>
      <w:r>
        <w:tab/>
      </w:r>
      <w:r w:rsidRPr="0021372E">
        <w:t>Complement injectable codec support with WebCodecs integration where browser-based use cases are targeted</w:t>
      </w:r>
      <w:bookmarkEnd w:id="480"/>
    </w:p>
    <w:p w14:paraId="7BC37954" w14:textId="12507190" w:rsidR="0025739C" w:rsidRDefault="00900CCC" w:rsidP="0025739C">
      <w:pPr>
        <w:pStyle w:val="Heading1"/>
      </w:pPr>
      <w:bookmarkStart w:id="481" w:name="_Toc167264167"/>
      <w:bookmarkStart w:id="482" w:name="_Toc167264332"/>
      <w:bookmarkStart w:id="483" w:name="_Toc183180359"/>
      <w:bookmarkStart w:id="484" w:name="_Toc183180545"/>
      <w:bookmarkStart w:id="485" w:name="_Toc190903463"/>
      <w:bookmarkStart w:id="486" w:name="_Toc204267767"/>
      <w:bookmarkStart w:id="487" w:name="_Toc204268089"/>
      <w:bookmarkStart w:id="488" w:name="_Toc214490964"/>
      <w:bookmarkStart w:id="489" w:name="_Toc221790944"/>
      <w:bookmarkStart w:id="490" w:name="_Toc221794662"/>
      <w:bookmarkStart w:id="491" w:name="_Toc221794938"/>
      <w:r>
        <w:t>8</w:t>
      </w:r>
      <w:r w:rsidR="0025739C" w:rsidRPr="004D3578">
        <w:tab/>
      </w:r>
      <w:r w:rsidR="0025739C">
        <w:t>Recommendations for Potential Normative Work</w:t>
      </w:r>
      <w:bookmarkEnd w:id="481"/>
      <w:bookmarkEnd w:id="482"/>
      <w:bookmarkEnd w:id="483"/>
      <w:bookmarkEnd w:id="484"/>
      <w:bookmarkEnd w:id="485"/>
      <w:bookmarkEnd w:id="486"/>
      <w:bookmarkEnd w:id="487"/>
      <w:bookmarkEnd w:id="488"/>
      <w:bookmarkEnd w:id="489"/>
      <w:bookmarkEnd w:id="490"/>
      <w:bookmarkEnd w:id="491"/>
    </w:p>
    <w:p w14:paraId="0C9532BB" w14:textId="77777777" w:rsidR="00DF782B" w:rsidRDefault="00DF782B" w:rsidP="00DF782B">
      <w:pPr>
        <w:pStyle w:val="Heading2"/>
      </w:pPr>
      <w:bookmarkStart w:id="492" w:name="_Toc221790945"/>
      <w:bookmarkStart w:id="493" w:name="_Toc221794663"/>
      <w:bookmarkStart w:id="494" w:name="_Toc221794939"/>
      <w:r>
        <w:t>8.1</w:t>
      </w:r>
      <w:r>
        <w:tab/>
        <w:t>Introduction</w:t>
      </w:r>
      <w:bookmarkEnd w:id="492"/>
      <w:bookmarkEnd w:id="493"/>
      <w:bookmarkEnd w:id="494"/>
    </w:p>
    <w:p w14:paraId="52C7E668" w14:textId="77777777" w:rsidR="00DF782B" w:rsidRDefault="00DF782B" w:rsidP="00DF782B">
      <w:pPr>
        <w:rPr>
          <w:rFonts w:eastAsiaTheme="minorEastAsia"/>
        </w:rPr>
      </w:pPr>
      <w:r>
        <w:t>This clause provides recommendations for potential normative work to enable and advance support for 3GPP codecs in WebRTC-based systems, building on the interface and adapter concepts described in clause 7. The recommendations differentiate between activities within the remit of 3GPP and those requiring collaboration with other standardization bodies or open-source communities.</w:t>
      </w:r>
    </w:p>
    <w:p w14:paraId="59DEFFA4" w14:textId="77777777" w:rsidR="00DF782B" w:rsidRDefault="00DF782B" w:rsidP="00DF782B">
      <w:pPr>
        <w:pStyle w:val="Heading2"/>
      </w:pPr>
      <w:bookmarkStart w:id="495" w:name="_Toc221790946"/>
      <w:bookmarkStart w:id="496" w:name="_Toc221794664"/>
      <w:bookmarkStart w:id="497" w:name="_Toc221794940"/>
      <w:r>
        <w:t>8.2</w:t>
      </w:r>
      <w:r>
        <w:tab/>
        <w:t>3GPP Responsibilities</w:t>
      </w:r>
      <w:bookmarkEnd w:id="495"/>
      <w:bookmarkEnd w:id="496"/>
      <w:bookmarkEnd w:id="497"/>
    </w:p>
    <w:p w14:paraId="5B022AF1" w14:textId="77777777" w:rsidR="00DF782B" w:rsidRDefault="00DF782B" w:rsidP="00DF782B">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7D363CC2" w14:textId="77777777" w:rsidR="00DF782B" w:rsidRPr="0063097D" w:rsidRDefault="00DF782B" w:rsidP="00DF782B">
      <w:r>
        <w:t>In addition it is recommended to:</w:t>
      </w:r>
    </w:p>
    <w:p w14:paraId="24C5DD2F" w14:textId="77777777" w:rsidR="00DF782B" w:rsidRDefault="00DF782B" w:rsidP="00DF782B">
      <w:pPr>
        <w:pStyle w:val="B1"/>
      </w:pPr>
      <w:r>
        <w:t>-</w:t>
      </w:r>
      <w:r>
        <w:tab/>
      </w:r>
      <w:r w:rsidRPr="0063097D">
        <w:t>Specify codec interface requirements and recommended adapter patterns for integration with real-time communication frameworks, as outlined in clause 7.2.</w:t>
      </w:r>
    </w:p>
    <w:p w14:paraId="55C30D8B" w14:textId="77777777" w:rsidR="00DF782B" w:rsidRPr="0063097D" w:rsidRDefault="00DF782B" w:rsidP="00DF782B">
      <w:pPr>
        <w:pStyle w:val="B1"/>
      </w:pPr>
      <w:r>
        <w:t>-</w:t>
      </w:r>
      <w:r>
        <w:tab/>
        <w:t>Define APIs for the codecs</w:t>
      </w:r>
    </w:p>
    <w:p w14:paraId="36EB738D" w14:textId="77777777" w:rsidR="00DF782B" w:rsidRPr="0063097D" w:rsidRDefault="00DF782B" w:rsidP="00DF782B">
      <w:pPr>
        <w:pStyle w:val="B1"/>
      </w:pPr>
      <w:r>
        <w:t>-</w:t>
      </w:r>
      <w:r>
        <w:tab/>
      </w:r>
      <w:r w:rsidRPr="0063097D">
        <w:t>Identify and document use cases and requirements for the integration of 3GPP codecs in WebRTC and browser-based environments.</w:t>
      </w:r>
    </w:p>
    <w:p w14:paraId="01BCAAD7" w14:textId="4F44C8BD" w:rsidR="00DF782B" w:rsidRDefault="00DF782B" w:rsidP="00145254">
      <w:pPr>
        <w:pStyle w:val="Heading2"/>
      </w:pPr>
      <w:bookmarkStart w:id="498" w:name="_Toc221790947"/>
      <w:bookmarkStart w:id="499" w:name="_Toc221794665"/>
      <w:bookmarkStart w:id="500" w:name="_Toc221794941"/>
      <w:r>
        <w:lastRenderedPageBreak/>
        <w:t>8.</w:t>
      </w:r>
      <w:r w:rsidR="00145254">
        <w:t>3</w:t>
      </w:r>
      <w:r>
        <w:tab/>
        <w:t>Collaboration with Other Bodies</w:t>
      </w:r>
      <w:bookmarkEnd w:id="498"/>
      <w:bookmarkEnd w:id="499"/>
      <w:bookmarkEnd w:id="500"/>
    </w:p>
    <w:p w14:paraId="3DF29993" w14:textId="77777777" w:rsidR="00DF782B" w:rsidRPr="00C21E1D" w:rsidRDefault="00DF782B" w:rsidP="00DF782B">
      <w:r>
        <w:t>Certain normative aspects require interaction with other bodies. It is recommended to interact with:</w:t>
      </w:r>
    </w:p>
    <w:p w14:paraId="1EFA8156" w14:textId="0A647329" w:rsidR="00DF782B" w:rsidRPr="00CC1F0B" w:rsidRDefault="00DF782B" w:rsidP="00DF782B">
      <w:pPr>
        <w:pStyle w:val="B1"/>
      </w:pPr>
      <w:r w:rsidRPr="00CC1F0B">
        <w:t>-</w:t>
      </w:r>
      <w:r w:rsidRPr="00CC1F0B">
        <w:tab/>
        <w:t>IETF</w:t>
      </w:r>
      <w:r w:rsidR="00983408" w:rsidRPr="00CC1F0B">
        <w:t xml:space="preserve">: </w:t>
      </w:r>
      <w:r w:rsidRPr="00CC1F0B">
        <w:t>Responsible for the definition and maintenance of core RTP protocols, SDP negotiation procedures, and related signaling protocols. 3GPP should collaborate with IETF to ensure alignment and to address any gaps in payload or signaling support for new codecs.</w:t>
      </w:r>
    </w:p>
    <w:p w14:paraId="0B407E10" w14:textId="4AA2AA02" w:rsidR="00DF782B" w:rsidRPr="00CC1F0B" w:rsidRDefault="00DF782B" w:rsidP="00DF782B">
      <w:pPr>
        <w:pStyle w:val="B1"/>
      </w:pPr>
      <w:r w:rsidRPr="00CC1F0B">
        <w:t>-</w:t>
      </w:r>
      <w:r w:rsidRPr="00CC1F0B">
        <w:tab/>
        <w:t>W3C</w:t>
      </w:r>
      <w:r w:rsidR="00983408" w:rsidRPr="00CC1F0B">
        <w:t xml:space="preserve">: </w:t>
      </w:r>
      <w:r w:rsidRPr="00CC1F0B">
        <w:t>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4430D9AB" w14:textId="5D60FED1" w:rsidR="00DF782B" w:rsidRPr="00CC1F0B" w:rsidRDefault="00DF782B" w:rsidP="00DF782B">
      <w:pPr>
        <w:pStyle w:val="B1"/>
      </w:pPr>
      <w:r w:rsidRPr="00CC1F0B">
        <w:t>-</w:t>
      </w:r>
      <w:r w:rsidRPr="00CC1F0B">
        <w:tab/>
        <w:t>Enabler Fora and Open-Source Communities</w:t>
      </w:r>
      <w:r w:rsidR="00983408" w:rsidRPr="00CC1F0B">
        <w:t xml:space="preserve">: </w:t>
      </w:r>
      <w:r w:rsidRPr="00CC1F0B">
        <w:t>3GPP should encourage and support the publication of adapters, wrappers, and test assets to facilitate adoption and interoperability. Enabler for a such as 5G-MAG or public platforms (e.g., GitHub) may serve as a home for reference implementations and validation activities for 3GPP media technologies in open-source projects (e.g., libwebrtc, browser engines).</w:t>
      </w:r>
    </w:p>
    <w:p w14:paraId="211B5542" w14:textId="44B46538" w:rsidR="00DF782B" w:rsidRDefault="00DF782B" w:rsidP="00145254">
      <w:pPr>
        <w:pStyle w:val="Heading2"/>
        <w:rPr>
          <w:szCs w:val="28"/>
        </w:rPr>
      </w:pPr>
      <w:bookmarkStart w:id="501" w:name="_Toc221790948"/>
      <w:bookmarkStart w:id="502" w:name="_Toc221794666"/>
      <w:bookmarkStart w:id="503" w:name="_Toc221794942"/>
      <w:r>
        <w:t>8.</w:t>
      </w:r>
      <w:r w:rsidR="00145254">
        <w:t>4</w:t>
      </w:r>
      <w:r>
        <w:tab/>
        <w:t>Open Issues and Future Work</w:t>
      </w:r>
      <w:bookmarkEnd w:id="501"/>
      <w:bookmarkEnd w:id="502"/>
      <w:bookmarkEnd w:id="503"/>
    </w:p>
    <w:p w14:paraId="30A27A2D" w14:textId="77777777" w:rsidR="00DF782B" w:rsidRDefault="00DF782B" w:rsidP="00DF782B">
      <w:pPr>
        <w:pStyle w:val="B1"/>
      </w:pPr>
      <w:r>
        <w:t>-</w:t>
      </w:r>
      <w:r>
        <w:tab/>
        <w:t>The definition and implementation of custom RTCPeerConnection objects based on RTPTransport, enabling advanced media transport scenarios, remains an open issue and may require further specification and prototyping in collaboration with W3C and IETF.</w:t>
      </w:r>
    </w:p>
    <w:p w14:paraId="6435E8D6" w14:textId="77777777" w:rsidR="00DF782B" w:rsidRDefault="00DF782B" w:rsidP="00DF782B">
      <w:pPr>
        <w:pStyle w:val="B1"/>
      </w:pPr>
      <w:r>
        <w:t>-</w:t>
      </w:r>
      <w:r>
        <w:tab/>
        <w:t>Comprehensive support for all 3GPP codecs in browser-based WebRTC environments is not yet fully realized and will require ongoing coordination between 3GPP, IETF, W3C, and implementation communities.</w:t>
      </w:r>
    </w:p>
    <w:p w14:paraId="03324771" w14:textId="77777777" w:rsidR="00DF782B" w:rsidRDefault="00DF782B" w:rsidP="00213787">
      <w:pPr>
        <w:pStyle w:val="B1"/>
      </w:pPr>
      <w:r>
        <w:t>-</w:t>
      </w:r>
      <w:r>
        <w:tab/>
        <w:t>The evolution of WebCodecs and related APIs to support advanced 3GPP codec features (e.g., metadata, multi-stream, dynamic reconfiguration) should be tracked and influenced by 3GPP as appropriate.</w:t>
      </w:r>
    </w:p>
    <w:p w14:paraId="6E7E738F" w14:textId="7D3E60BD" w:rsidR="00BA1538" w:rsidRDefault="00080512" w:rsidP="00CB669B">
      <w:pPr>
        <w:pStyle w:val="Heading9"/>
      </w:pPr>
      <w:r w:rsidRPr="004D3578">
        <w:br w:type="page"/>
      </w:r>
      <w:bookmarkStart w:id="504" w:name="_Toc167264169"/>
      <w:bookmarkStart w:id="505" w:name="_Toc167264334"/>
      <w:bookmarkStart w:id="506" w:name="_Toc183180360"/>
      <w:bookmarkStart w:id="507" w:name="_Toc183180546"/>
      <w:bookmarkStart w:id="508" w:name="_Toc190903464"/>
      <w:bookmarkStart w:id="509" w:name="_Toc204267768"/>
      <w:bookmarkStart w:id="510" w:name="_Toc204268090"/>
      <w:bookmarkStart w:id="511" w:name="_Toc214490965"/>
      <w:bookmarkStart w:id="512" w:name="_Toc221790949"/>
      <w:bookmarkStart w:id="513" w:name="_Toc221794667"/>
      <w:bookmarkStart w:id="514" w:name="_Toc221794943"/>
      <w:r w:rsidR="00BA1538" w:rsidRPr="004D3578">
        <w:lastRenderedPageBreak/>
        <w:t xml:space="preserve">Annex </w:t>
      </w:r>
      <w:r w:rsidR="0056325B">
        <w:t>A</w:t>
      </w:r>
      <w:r w:rsidR="00BA1538" w:rsidRPr="004D3578">
        <w:t>:</w:t>
      </w:r>
      <w:r w:rsidR="00BA1538" w:rsidRPr="004D3578">
        <w:br/>
      </w:r>
      <w:r w:rsidR="00BA1538">
        <w:t>Relevant C APIs of 3GPP Speech and Audio Codecs</w:t>
      </w:r>
      <w:bookmarkEnd w:id="504"/>
      <w:bookmarkEnd w:id="505"/>
      <w:bookmarkEnd w:id="506"/>
      <w:bookmarkEnd w:id="507"/>
      <w:bookmarkEnd w:id="508"/>
      <w:bookmarkEnd w:id="509"/>
      <w:bookmarkEnd w:id="510"/>
      <w:bookmarkEnd w:id="511"/>
      <w:bookmarkEnd w:id="512"/>
      <w:bookmarkEnd w:id="513"/>
      <w:bookmarkEnd w:id="514"/>
    </w:p>
    <w:p w14:paraId="7688043B" w14:textId="5571CC72" w:rsidR="004D5C85" w:rsidRDefault="0056325B" w:rsidP="00CB669B">
      <w:pPr>
        <w:pStyle w:val="Heading1"/>
      </w:pPr>
      <w:bookmarkStart w:id="515" w:name="_Toc167264170"/>
      <w:bookmarkStart w:id="516" w:name="_Toc167264335"/>
      <w:bookmarkStart w:id="517" w:name="_Toc183180361"/>
      <w:bookmarkStart w:id="518" w:name="_Toc183180547"/>
      <w:bookmarkStart w:id="519" w:name="_Toc190903465"/>
      <w:bookmarkStart w:id="520" w:name="_Toc204267769"/>
      <w:bookmarkStart w:id="521" w:name="_Toc204268091"/>
      <w:bookmarkStart w:id="522" w:name="_Toc214490966"/>
      <w:bookmarkStart w:id="523" w:name="_Toc221790950"/>
      <w:bookmarkStart w:id="524" w:name="_Toc221794668"/>
      <w:bookmarkStart w:id="525" w:name="_Toc221794944"/>
      <w:r>
        <w:t>A</w:t>
      </w:r>
      <w:r w:rsidR="004D5C85">
        <w:t>.1</w:t>
      </w:r>
      <w:r w:rsidR="0073402B">
        <w:tab/>
      </w:r>
      <w:r w:rsidR="004D5C85">
        <w:t>Introduction</w:t>
      </w:r>
      <w:bookmarkEnd w:id="515"/>
      <w:bookmarkEnd w:id="516"/>
      <w:bookmarkEnd w:id="517"/>
      <w:bookmarkEnd w:id="518"/>
      <w:bookmarkEnd w:id="519"/>
      <w:bookmarkEnd w:id="520"/>
      <w:bookmarkEnd w:id="521"/>
      <w:bookmarkEnd w:id="522"/>
      <w:bookmarkEnd w:id="523"/>
      <w:bookmarkEnd w:id="524"/>
      <w:bookmarkEnd w:id="525"/>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526" w:name="_Toc167264171"/>
      <w:bookmarkStart w:id="527" w:name="_Toc167264336"/>
      <w:bookmarkStart w:id="528" w:name="_Toc183180362"/>
      <w:bookmarkStart w:id="529" w:name="_Toc183180548"/>
      <w:bookmarkStart w:id="530" w:name="_Toc190903466"/>
      <w:bookmarkStart w:id="531" w:name="_Toc204267770"/>
      <w:bookmarkStart w:id="532" w:name="_Toc204268092"/>
      <w:bookmarkStart w:id="533" w:name="_Toc214490967"/>
      <w:bookmarkStart w:id="534" w:name="_Toc221790951"/>
      <w:bookmarkStart w:id="535" w:name="_Toc221794669"/>
      <w:bookmarkStart w:id="536" w:name="_Toc221794945"/>
      <w:r>
        <w:t>A</w:t>
      </w:r>
      <w:r w:rsidR="004D5C85">
        <w:t>.2</w:t>
      </w:r>
      <w:r w:rsidR="0073402B">
        <w:tab/>
      </w:r>
      <w:r w:rsidR="004D5C85">
        <w:t>AMR</w:t>
      </w:r>
      <w:bookmarkEnd w:id="526"/>
      <w:bookmarkEnd w:id="527"/>
      <w:bookmarkEnd w:id="528"/>
      <w:bookmarkEnd w:id="529"/>
      <w:bookmarkEnd w:id="530"/>
      <w:bookmarkEnd w:id="531"/>
      <w:bookmarkEnd w:id="532"/>
      <w:bookmarkEnd w:id="533"/>
      <w:bookmarkEnd w:id="534"/>
      <w:bookmarkEnd w:id="535"/>
      <w:bookmarkEnd w:id="536"/>
    </w:p>
    <w:p w14:paraId="4970E3FD" w14:textId="560CAB58" w:rsidR="004D5C85" w:rsidRDefault="0056325B" w:rsidP="00CB669B">
      <w:pPr>
        <w:pStyle w:val="Heading2"/>
      </w:pPr>
      <w:bookmarkStart w:id="537" w:name="_Toc167264172"/>
      <w:bookmarkStart w:id="538" w:name="_Toc167264337"/>
      <w:bookmarkStart w:id="539" w:name="_Toc183180363"/>
      <w:bookmarkStart w:id="540" w:name="_Toc183180549"/>
      <w:bookmarkStart w:id="541" w:name="_Toc190903467"/>
      <w:bookmarkStart w:id="542" w:name="_Toc204267771"/>
      <w:bookmarkStart w:id="543" w:name="_Toc204268093"/>
      <w:bookmarkStart w:id="544" w:name="_Toc214490968"/>
      <w:bookmarkStart w:id="545" w:name="_Toc221790952"/>
      <w:bookmarkStart w:id="546" w:name="_Toc221794670"/>
      <w:bookmarkStart w:id="547" w:name="_Toc221794946"/>
      <w:r>
        <w:t>A</w:t>
      </w:r>
      <w:r w:rsidR="004D5C85">
        <w:t>.2.1</w:t>
      </w:r>
      <w:r w:rsidR="0073402B">
        <w:tab/>
      </w:r>
      <w:r w:rsidR="004D5C85">
        <w:t>General</w:t>
      </w:r>
      <w:bookmarkEnd w:id="537"/>
      <w:bookmarkEnd w:id="538"/>
      <w:bookmarkEnd w:id="539"/>
      <w:bookmarkEnd w:id="540"/>
      <w:bookmarkEnd w:id="541"/>
      <w:bookmarkEnd w:id="542"/>
      <w:bookmarkEnd w:id="543"/>
      <w:bookmarkEnd w:id="544"/>
      <w:bookmarkEnd w:id="545"/>
      <w:bookmarkEnd w:id="546"/>
      <w:bookmarkEnd w:id="547"/>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548" w:name="_Toc221790953"/>
      <w:bookmarkStart w:id="549" w:name="_Toc221794671"/>
      <w:bookmarkStart w:id="550" w:name="_Toc221794947"/>
      <w:bookmarkStart w:id="551" w:name="_Toc167264173"/>
      <w:bookmarkStart w:id="552" w:name="_Toc167264338"/>
      <w:bookmarkStart w:id="553" w:name="_Toc183180364"/>
      <w:bookmarkStart w:id="554" w:name="_Toc183180550"/>
      <w:bookmarkStart w:id="555" w:name="_Toc190903468"/>
      <w:bookmarkStart w:id="556" w:name="_Toc204267772"/>
      <w:bookmarkStart w:id="557" w:name="_Toc204268094"/>
      <w:bookmarkStart w:id="558" w:name="_Toc214490969"/>
      <w:r>
        <w:t>A</w:t>
      </w:r>
      <w:r w:rsidR="004D5C85">
        <w:t>.2.2</w:t>
      </w:r>
      <w:r w:rsidR="0073402B">
        <w:tab/>
      </w:r>
      <w:r w:rsidR="004D5C85">
        <w:t>AMR Fixed-Point Code</w:t>
      </w:r>
      <w:bookmarkEnd w:id="548"/>
      <w:bookmarkEnd w:id="549"/>
      <w:bookmarkEnd w:id="550"/>
      <w:bookmarkEnd w:id="551"/>
      <w:bookmarkEnd w:id="552"/>
      <w:bookmarkEnd w:id="553"/>
      <w:bookmarkEnd w:id="554"/>
      <w:bookmarkEnd w:id="555"/>
      <w:bookmarkEnd w:id="556"/>
      <w:bookmarkEnd w:id="557"/>
      <w:bookmarkEnd w:id="558"/>
    </w:p>
    <w:p w14:paraId="63B46A32" w14:textId="44A9BE65" w:rsidR="004D5C85" w:rsidRDefault="0056325B" w:rsidP="00CB669B">
      <w:pPr>
        <w:pStyle w:val="Heading3"/>
      </w:pPr>
      <w:bookmarkStart w:id="559" w:name="_Toc167264174"/>
      <w:bookmarkStart w:id="560" w:name="_Toc167264339"/>
      <w:bookmarkStart w:id="561" w:name="_Toc183180365"/>
      <w:bookmarkStart w:id="562" w:name="_Toc183180551"/>
      <w:bookmarkStart w:id="563" w:name="_Toc190903469"/>
      <w:bookmarkStart w:id="564" w:name="_Toc204267773"/>
      <w:bookmarkStart w:id="565" w:name="_Toc204268095"/>
      <w:bookmarkStart w:id="566" w:name="_Toc214490970"/>
      <w:bookmarkStart w:id="567" w:name="_Toc221790954"/>
      <w:bookmarkStart w:id="568" w:name="_Toc221794672"/>
      <w:bookmarkStart w:id="569" w:name="_Toc221794948"/>
      <w:r>
        <w:t>A</w:t>
      </w:r>
      <w:r w:rsidR="004D5C85">
        <w:t>.2.2.1</w:t>
      </w:r>
      <w:r w:rsidR="0073402B">
        <w:tab/>
      </w:r>
      <w:r w:rsidR="004D5C85">
        <w:t>General</w:t>
      </w:r>
      <w:bookmarkEnd w:id="559"/>
      <w:bookmarkEnd w:id="560"/>
      <w:bookmarkEnd w:id="561"/>
      <w:bookmarkEnd w:id="562"/>
      <w:bookmarkEnd w:id="563"/>
      <w:bookmarkEnd w:id="564"/>
      <w:bookmarkEnd w:id="565"/>
      <w:bookmarkEnd w:id="566"/>
      <w:bookmarkEnd w:id="567"/>
      <w:bookmarkEnd w:id="568"/>
      <w:bookmarkEnd w:id="569"/>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570" w:name="_Toc167264175"/>
      <w:bookmarkStart w:id="571" w:name="_Toc167264340"/>
      <w:bookmarkStart w:id="572" w:name="_Toc183180366"/>
      <w:bookmarkStart w:id="573" w:name="_Toc183180552"/>
      <w:bookmarkStart w:id="574" w:name="_Toc190903470"/>
      <w:bookmarkStart w:id="575" w:name="_Toc204267774"/>
      <w:bookmarkStart w:id="576" w:name="_Toc204268096"/>
      <w:bookmarkStart w:id="577" w:name="_Toc214490971"/>
      <w:bookmarkStart w:id="578" w:name="_Toc221790955"/>
      <w:bookmarkStart w:id="579" w:name="_Toc221794673"/>
      <w:bookmarkStart w:id="580" w:name="_Toc221794949"/>
      <w:r>
        <w:t>A</w:t>
      </w:r>
      <w:r w:rsidR="004D5C85">
        <w:t>.2.2.2</w:t>
      </w:r>
      <w:r w:rsidR="0073402B">
        <w:tab/>
      </w:r>
      <w:r w:rsidR="004D5C85">
        <w:t>Encoder API (cod_amr.h)</w:t>
      </w:r>
      <w:bookmarkEnd w:id="570"/>
      <w:bookmarkEnd w:id="571"/>
      <w:bookmarkEnd w:id="572"/>
      <w:bookmarkEnd w:id="573"/>
      <w:bookmarkEnd w:id="574"/>
      <w:bookmarkEnd w:id="575"/>
      <w:bookmarkEnd w:id="576"/>
      <w:bookmarkEnd w:id="577"/>
      <w:bookmarkEnd w:id="578"/>
      <w:bookmarkEnd w:id="579"/>
      <w:bookmarkEnd w:id="580"/>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lastRenderedPageBreak/>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lastRenderedPageBreak/>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D5C85">
      <w:pPr>
        <w:pStyle w:val="Heading4"/>
        <w:rPr>
          <w:lang w:val="de-DE"/>
        </w:rPr>
      </w:pPr>
      <w:bookmarkStart w:id="581" w:name="_Toc167264176"/>
      <w:bookmarkStart w:id="582" w:name="_Toc167264341"/>
      <w:bookmarkStart w:id="583" w:name="_Toc183180367"/>
      <w:bookmarkStart w:id="584" w:name="_Toc183180553"/>
      <w:bookmarkStart w:id="585" w:name="_Toc190903471"/>
      <w:bookmarkStart w:id="586" w:name="_Toc204267775"/>
      <w:bookmarkStart w:id="587" w:name="_Toc204268097"/>
      <w:bookmarkStart w:id="588" w:name="_Toc214490972"/>
      <w:bookmarkStart w:id="589" w:name="_Toc221790956"/>
      <w:bookmarkStart w:id="590" w:name="_Toc221794674"/>
      <w:bookmarkStart w:id="591"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581"/>
      <w:bookmarkEnd w:id="582"/>
      <w:bookmarkEnd w:id="583"/>
      <w:bookmarkEnd w:id="584"/>
      <w:bookmarkEnd w:id="585"/>
      <w:bookmarkEnd w:id="586"/>
      <w:bookmarkEnd w:id="587"/>
      <w:bookmarkEnd w:id="588"/>
      <w:bookmarkEnd w:id="589"/>
      <w:bookmarkEnd w:id="590"/>
      <w:bookmarkEnd w:id="591"/>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lastRenderedPageBreak/>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lastRenderedPageBreak/>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592" w:name="_Toc221790957"/>
      <w:bookmarkStart w:id="593" w:name="_Toc221794675"/>
      <w:bookmarkStart w:id="594" w:name="_Toc221794951"/>
      <w:bookmarkStart w:id="595" w:name="_Toc167264177"/>
      <w:bookmarkStart w:id="596" w:name="_Toc167264342"/>
      <w:bookmarkStart w:id="597" w:name="_Toc183180368"/>
      <w:bookmarkStart w:id="598" w:name="_Toc183180554"/>
      <w:bookmarkStart w:id="599" w:name="_Toc190903472"/>
      <w:bookmarkStart w:id="600" w:name="_Toc204267776"/>
      <w:bookmarkStart w:id="601" w:name="_Toc204268098"/>
      <w:bookmarkStart w:id="602" w:name="_Toc214490973"/>
      <w:r>
        <w:t>A</w:t>
      </w:r>
      <w:r w:rsidR="004D5C85">
        <w:t>.2.3</w:t>
      </w:r>
      <w:r w:rsidR="00B401AD">
        <w:tab/>
      </w:r>
      <w:r w:rsidR="004D5C85">
        <w:t>AMR Floating-Point Code</w:t>
      </w:r>
      <w:bookmarkEnd w:id="592"/>
      <w:bookmarkEnd w:id="593"/>
      <w:bookmarkEnd w:id="594"/>
      <w:bookmarkEnd w:id="595"/>
      <w:bookmarkEnd w:id="596"/>
      <w:bookmarkEnd w:id="597"/>
      <w:bookmarkEnd w:id="598"/>
      <w:bookmarkEnd w:id="599"/>
      <w:bookmarkEnd w:id="600"/>
      <w:bookmarkEnd w:id="601"/>
      <w:bookmarkEnd w:id="602"/>
    </w:p>
    <w:p w14:paraId="077BFE44" w14:textId="638DDDF4" w:rsidR="004D5C85" w:rsidRDefault="0056325B" w:rsidP="007F79A7">
      <w:pPr>
        <w:pStyle w:val="Heading3"/>
      </w:pPr>
      <w:bookmarkStart w:id="603" w:name="_Toc167264178"/>
      <w:bookmarkStart w:id="604" w:name="_Toc167264343"/>
      <w:bookmarkStart w:id="605" w:name="_Toc183180369"/>
      <w:bookmarkStart w:id="606" w:name="_Toc183180555"/>
      <w:bookmarkStart w:id="607" w:name="_Toc190903473"/>
      <w:bookmarkStart w:id="608" w:name="_Toc204267777"/>
      <w:bookmarkStart w:id="609" w:name="_Toc204268099"/>
      <w:bookmarkStart w:id="610" w:name="_Toc214490974"/>
      <w:bookmarkStart w:id="611" w:name="_Toc221790958"/>
      <w:bookmarkStart w:id="612" w:name="_Toc221794676"/>
      <w:bookmarkStart w:id="613" w:name="_Toc221794952"/>
      <w:r>
        <w:t>A</w:t>
      </w:r>
      <w:r w:rsidR="004D5C85">
        <w:t>.2.3.1</w:t>
      </w:r>
      <w:r w:rsidR="00B401AD">
        <w:tab/>
      </w:r>
      <w:r w:rsidR="004D5C85">
        <w:t>General</w:t>
      </w:r>
      <w:bookmarkEnd w:id="603"/>
      <w:bookmarkEnd w:id="604"/>
      <w:bookmarkEnd w:id="605"/>
      <w:bookmarkEnd w:id="606"/>
      <w:bookmarkEnd w:id="607"/>
      <w:bookmarkEnd w:id="608"/>
      <w:bookmarkEnd w:id="609"/>
      <w:bookmarkEnd w:id="610"/>
      <w:bookmarkEnd w:id="611"/>
      <w:bookmarkEnd w:id="612"/>
      <w:bookmarkEnd w:id="613"/>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614" w:name="_Toc167264179"/>
      <w:bookmarkStart w:id="615" w:name="_Toc167264344"/>
      <w:bookmarkStart w:id="616" w:name="_Toc183180370"/>
      <w:bookmarkStart w:id="617" w:name="_Toc183180556"/>
      <w:bookmarkStart w:id="618" w:name="_Toc190903474"/>
      <w:bookmarkStart w:id="619" w:name="_Toc204267778"/>
      <w:bookmarkStart w:id="620" w:name="_Toc204268100"/>
      <w:bookmarkStart w:id="621" w:name="_Toc214490975"/>
      <w:bookmarkStart w:id="622" w:name="_Toc221790959"/>
      <w:bookmarkStart w:id="623" w:name="_Toc221794677"/>
      <w:bookmarkStart w:id="624" w:name="_Toc221794953"/>
      <w:r>
        <w:t>A</w:t>
      </w:r>
      <w:r w:rsidR="004D5C85">
        <w:t>.2.3.2</w:t>
      </w:r>
      <w:r w:rsidR="00B401AD">
        <w:tab/>
      </w:r>
      <w:r w:rsidR="004D5C85" w:rsidRPr="00FF66C7">
        <w:rPr>
          <w:lang w:val="en-US"/>
        </w:rPr>
        <w:t>Encoder (interf_enc.h)</w:t>
      </w:r>
      <w:bookmarkEnd w:id="614"/>
      <w:bookmarkEnd w:id="615"/>
      <w:bookmarkEnd w:id="616"/>
      <w:bookmarkEnd w:id="617"/>
      <w:bookmarkEnd w:id="618"/>
      <w:bookmarkEnd w:id="619"/>
      <w:bookmarkEnd w:id="620"/>
      <w:bookmarkEnd w:id="621"/>
      <w:bookmarkEnd w:id="622"/>
      <w:bookmarkEnd w:id="623"/>
      <w:bookmarkEnd w:id="624"/>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625" w:name="_Toc167264180"/>
      <w:bookmarkStart w:id="626" w:name="_Toc167264345"/>
      <w:bookmarkStart w:id="627" w:name="_Toc183180371"/>
      <w:bookmarkStart w:id="628" w:name="_Toc183180557"/>
      <w:bookmarkStart w:id="629" w:name="_Toc190903475"/>
      <w:bookmarkStart w:id="630" w:name="_Toc204267779"/>
      <w:bookmarkStart w:id="631" w:name="_Toc204268101"/>
      <w:bookmarkStart w:id="632" w:name="_Toc214490976"/>
      <w:bookmarkStart w:id="633" w:name="_Toc221790960"/>
      <w:bookmarkStart w:id="634" w:name="_Toc221794678"/>
      <w:bookmarkStart w:id="635"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625"/>
      <w:bookmarkEnd w:id="626"/>
      <w:bookmarkEnd w:id="627"/>
      <w:bookmarkEnd w:id="628"/>
      <w:bookmarkEnd w:id="629"/>
      <w:bookmarkEnd w:id="630"/>
      <w:bookmarkEnd w:id="631"/>
      <w:bookmarkEnd w:id="632"/>
      <w:bookmarkEnd w:id="633"/>
      <w:bookmarkEnd w:id="634"/>
      <w:bookmarkEnd w:id="635"/>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lastRenderedPageBreak/>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636" w:name="_Toc167264181"/>
      <w:bookmarkStart w:id="637" w:name="_Toc167264346"/>
      <w:bookmarkStart w:id="638" w:name="_Toc183180372"/>
      <w:bookmarkStart w:id="639" w:name="_Toc183180558"/>
      <w:bookmarkStart w:id="640" w:name="_Toc190903476"/>
      <w:bookmarkStart w:id="641" w:name="_Toc204267780"/>
      <w:bookmarkStart w:id="642" w:name="_Toc204268102"/>
      <w:bookmarkStart w:id="643" w:name="_Toc214490977"/>
      <w:bookmarkStart w:id="644" w:name="_Toc221790961"/>
      <w:bookmarkStart w:id="645" w:name="_Toc221794679"/>
      <w:bookmarkStart w:id="646" w:name="_Toc221794955"/>
      <w:r>
        <w:t>A</w:t>
      </w:r>
      <w:r w:rsidR="004D5C85">
        <w:t>.3</w:t>
      </w:r>
      <w:r w:rsidR="00B401AD">
        <w:tab/>
      </w:r>
      <w:r w:rsidR="004D5C85">
        <w:t>AMR-WB</w:t>
      </w:r>
      <w:bookmarkEnd w:id="636"/>
      <w:bookmarkEnd w:id="637"/>
      <w:bookmarkEnd w:id="638"/>
      <w:bookmarkEnd w:id="639"/>
      <w:bookmarkEnd w:id="640"/>
      <w:bookmarkEnd w:id="641"/>
      <w:bookmarkEnd w:id="642"/>
      <w:bookmarkEnd w:id="643"/>
      <w:bookmarkEnd w:id="644"/>
      <w:bookmarkEnd w:id="645"/>
      <w:bookmarkEnd w:id="646"/>
    </w:p>
    <w:p w14:paraId="23E98A89" w14:textId="6B7A9562" w:rsidR="00A87016" w:rsidRDefault="00A87016" w:rsidP="00FF29FA">
      <w:pPr>
        <w:pStyle w:val="Heading2"/>
      </w:pPr>
      <w:bookmarkStart w:id="647" w:name="_Toc221790962"/>
      <w:bookmarkStart w:id="648" w:name="_Toc221794680"/>
      <w:bookmarkStart w:id="649" w:name="_Toc221794956"/>
      <w:r>
        <w:t>A.3.1</w:t>
      </w:r>
      <w:r w:rsidR="003E370B">
        <w:tab/>
        <w:t>General</w:t>
      </w:r>
      <w:bookmarkEnd w:id="647"/>
      <w:bookmarkEnd w:id="648"/>
      <w:bookmarkEnd w:id="649"/>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650" w:name="_Toc221790963"/>
      <w:bookmarkStart w:id="651" w:name="_Toc221794681"/>
      <w:bookmarkStart w:id="652" w:name="_Toc221794957"/>
      <w:bookmarkStart w:id="653" w:name="_Toc167264182"/>
      <w:bookmarkStart w:id="654" w:name="_Toc167264347"/>
      <w:bookmarkStart w:id="655" w:name="_Toc183180373"/>
      <w:bookmarkStart w:id="656" w:name="_Toc183180559"/>
      <w:bookmarkStart w:id="657" w:name="_Toc190903477"/>
      <w:bookmarkStart w:id="658" w:name="_Toc204267781"/>
      <w:bookmarkStart w:id="659" w:name="_Toc204268103"/>
      <w:bookmarkStart w:id="660" w:name="_Toc214490978"/>
      <w:r>
        <w:t>A</w:t>
      </w:r>
      <w:r w:rsidR="004D5C85">
        <w:t>.3.2</w:t>
      </w:r>
      <w:r w:rsidR="00FC718A">
        <w:tab/>
      </w:r>
      <w:r w:rsidR="004D5C85">
        <w:t>AMR-WB Fixed-Point</w:t>
      </w:r>
      <w:bookmarkEnd w:id="650"/>
      <w:bookmarkEnd w:id="651"/>
      <w:bookmarkEnd w:id="652"/>
      <w:bookmarkEnd w:id="653"/>
      <w:bookmarkEnd w:id="654"/>
      <w:bookmarkEnd w:id="655"/>
      <w:bookmarkEnd w:id="656"/>
      <w:bookmarkEnd w:id="657"/>
      <w:bookmarkEnd w:id="658"/>
      <w:bookmarkEnd w:id="659"/>
      <w:bookmarkEnd w:id="660"/>
      <w:r w:rsidR="004D5C85">
        <w:t xml:space="preserve"> </w:t>
      </w:r>
    </w:p>
    <w:p w14:paraId="1CF768B0" w14:textId="2E2B8360" w:rsidR="004D5C85" w:rsidRDefault="0056325B" w:rsidP="007F79A7">
      <w:pPr>
        <w:pStyle w:val="Heading3"/>
        <w:rPr>
          <w:lang w:val="en-US"/>
        </w:rPr>
      </w:pPr>
      <w:bookmarkStart w:id="661" w:name="_Toc167264183"/>
      <w:bookmarkStart w:id="662" w:name="_Toc167264348"/>
      <w:bookmarkStart w:id="663" w:name="_Toc183180374"/>
      <w:bookmarkStart w:id="664" w:name="_Toc183180560"/>
      <w:bookmarkStart w:id="665" w:name="_Toc190903478"/>
      <w:bookmarkStart w:id="666" w:name="_Toc204267782"/>
      <w:bookmarkStart w:id="667" w:name="_Toc204268104"/>
      <w:bookmarkStart w:id="668" w:name="_Toc214490979"/>
      <w:bookmarkStart w:id="669" w:name="_Toc221790964"/>
      <w:bookmarkStart w:id="670" w:name="_Toc221794682"/>
      <w:bookmarkStart w:id="671" w:name="_Toc221794958"/>
      <w:r>
        <w:rPr>
          <w:lang w:val="en-US"/>
        </w:rPr>
        <w:t>A</w:t>
      </w:r>
      <w:r w:rsidR="004D5C85">
        <w:rPr>
          <w:lang w:val="en-US"/>
        </w:rPr>
        <w:t>.3.2.1</w:t>
      </w:r>
      <w:r w:rsidR="00FC718A">
        <w:rPr>
          <w:lang w:val="en-US"/>
        </w:rPr>
        <w:tab/>
      </w:r>
      <w:r w:rsidR="004D5C85">
        <w:rPr>
          <w:lang w:val="en-US"/>
        </w:rPr>
        <w:t>General</w:t>
      </w:r>
      <w:bookmarkEnd w:id="661"/>
      <w:bookmarkEnd w:id="662"/>
      <w:bookmarkEnd w:id="663"/>
      <w:bookmarkEnd w:id="664"/>
      <w:bookmarkEnd w:id="665"/>
      <w:bookmarkEnd w:id="666"/>
      <w:bookmarkEnd w:id="667"/>
      <w:bookmarkEnd w:id="668"/>
      <w:bookmarkEnd w:id="669"/>
      <w:bookmarkEnd w:id="670"/>
      <w:bookmarkEnd w:id="671"/>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672" w:name="_Toc167264184"/>
      <w:bookmarkStart w:id="673" w:name="_Toc167264349"/>
      <w:bookmarkStart w:id="674" w:name="_Toc183180375"/>
      <w:bookmarkStart w:id="675" w:name="_Toc183180561"/>
      <w:bookmarkStart w:id="676" w:name="_Toc190903479"/>
      <w:bookmarkStart w:id="677" w:name="_Toc204267783"/>
      <w:bookmarkStart w:id="678" w:name="_Toc204268105"/>
      <w:bookmarkStart w:id="679" w:name="_Toc214490980"/>
      <w:bookmarkStart w:id="680" w:name="_Toc221790965"/>
      <w:bookmarkStart w:id="681" w:name="_Toc221794683"/>
      <w:bookmarkStart w:id="682"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(main.h)</w:t>
      </w:r>
      <w:bookmarkEnd w:id="672"/>
      <w:bookmarkEnd w:id="673"/>
      <w:bookmarkEnd w:id="674"/>
      <w:bookmarkEnd w:id="675"/>
      <w:bookmarkEnd w:id="676"/>
      <w:bookmarkEnd w:id="677"/>
      <w:bookmarkEnd w:id="678"/>
      <w:bookmarkEnd w:id="679"/>
      <w:bookmarkEnd w:id="680"/>
      <w:bookmarkEnd w:id="681"/>
      <w:bookmarkEnd w:id="682"/>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683" w:name="_Toc167264185"/>
      <w:bookmarkStart w:id="684" w:name="_Toc167264350"/>
      <w:bookmarkStart w:id="685" w:name="_Toc183180376"/>
      <w:bookmarkStart w:id="686" w:name="_Toc183180562"/>
      <w:bookmarkStart w:id="687" w:name="_Toc190903480"/>
      <w:bookmarkStart w:id="688" w:name="_Toc204267784"/>
      <w:bookmarkStart w:id="689" w:name="_Toc204268106"/>
      <w:bookmarkStart w:id="690" w:name="_Toc214490981"/>
      <w:bookmarkStart w:id="691" w:name="_Toc221790966"/>
      <w:bookmarkStart w:id="692" w:name="_Toc221794684"/>
      <w:bookmarkStart w:id="693" w:name="_Toc221794960"/>
      <w:r>
        <w:t>A</w:t>
      </w:r>
      <w:r w:rsidR="004D5C85">
        <w:t>.3.2.3</w:t>
      </w:r>
      <w:r w:rsidR="00B401AD">
        <w:tab/>
      </w:r>
      <w:r w:rsidR="004D5C85">
        <w:t>Decoder (main.h)</w:t>
      </w:r>
      <w:bookmarkEnd w:id="683"/>
      <w:bookmarkEnd w:id="684"/>
      <w:bookmarkEnd w:id="685"/>
      <w:bookmarkEnd w:id="686"/>
      <w:bookmarkEnd w:id="687"/>
      <w:bookmarkEnd w:id="688"/>
      <w:bookmarkEnd w:id="689"/>
      <w:bookmarkEnd w:id="690"/>
      <w:bookmarkEnd w:id="691"/>
      <w:bookmarkEnd w:id="692"/>
      <w:bookmarkEnd w:id="693"/>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694" w:name="_Toc167264186"/>
      <w:bookmarkStart w:id="695" w:name="_Toc167264351"/>
      <w:bookmarkStart w:id="696" w:name="_Toc183180377"/>
      <w:bookmarkStart w:id="697" w:name="_Toc183180563"/>
      <w:bookmarkStart w:id="698" w:name="_Toc190903481"/>
      <w:bookmarkStart w:id="699" w:name="_Toc204267785"/>
      <w:bookmarkStart w:id="700" w:name="_Toc204268107"/>
      <w:bookmarkStart w:id="701" w:name="_Toc214490982"/>
      <w:bookmarkStart w:id="702" w:name="_Toc221790967"/>
      <w:bookmarkStart w:id="703" w:name="_Toc221794685"/>
      <w:bookmarkStart w:id="704" w:name="_Toc221794961"/>
      <w:r>
        <w:t>A</w:t>
      </w:r>
      <w:r w:rsidR="004D5C85">
        <w:t>.3.3</w:t>
      </w:r>
      <w:r w:rsidR="000C2738">
        <w:tab/>
      </w:r>
      <w:r w:rsidR="004D5C85">
        <w:t>AMR-WB Floating-Point (TS 26.204):</w:t>
      </w:r>
      <w:bookmarkEnd w:id="694"/>
      <w:bookmarkEnd w:id="695"/>
      <w:bookmarkEnd w:id="696"/>
      <w:bookmarkEnd w:id="697"/>
      <w:bookmarkEnd w:id="698"/>
      <w:bookmarkEnd w:id="699"/>
      <w:bookmarkEnd w:id="700"/>
      <w:bookmarkEnd w:id="701"/>
      <w:bookmarkEnd w:id="702"/>
      <w:bookmarkEnd w:id="703"/>
      <w:bookmarkEnd w:id="704"/>
    </w:p>
    <w:p w14:paraId="71D9F40E" w14:textId="6590A493" w:rsidR="004D5C85" w:rsidRDefault="0056325B" w:rsidP="007F79A7">
      <w:pPr>
        <w:pStyle w:val="Heading3"/>
      </w:pPr>
      <w:bookmarkStart w:id="705" w:name="_Toc167264187"/>
      <w:bookmarkStart w:id="706" w:name="_Toc167264352"/>
      <w:bookmarkStart w:id="707" w:name="_Toc183180378"/>
      <w:bookmarkStart w:id="708" w:name="_Toc183180564"/>
      <w:bookmarkStart w:id="709" w:name="_Toc190903482"/>
      <w:bookmarkStart w:id="710" w:name="_Toc204267786"/>
      <w:bookmarkStart w:id="711" w:name="_Toc204268108"/>
      <w:bookmarkStart w:id="712" w:name="_Toc214490983"/>
      <w:bookmarkStart w:id="713" w:name="_Toc221790968"/>
      <w:bookmarkStart w:id="714" w:name="_Toc221794686"/>
      <w:bookmarkStart w:id="715" w:name="_Toc221794962"/>
      <w:r>
        <w:t>A</w:t>
      </w:r>
      <w:r w:rsidR="004D5C85">
        <w:t>.3.3.1</w:t>
      </w:r>
      <w:r w:rsidR="000C2738">
        <w:tab/>
      </w:r>
      <w:r w:rsidR="004D5C85">
        <w:t>General</w:t>
      </w:r>
      <w:bookmarkEnd w:id="705"/>
      <w:bookmarkEnd w:id="706"/>
      <w:bookmarkEnd w:id="707"/>
      <w:bookmarkEnd w:id="708"/>
      <w:bookmarkEnd w:id="709"/>
      <w:bookmarkEnd w:id="710"/>
      <w:bookmarkEnd w:id="711"/>
      <w:bookmarkEnd w:id="712"/>
      <w:bookmarkEnd w:id="713"/>
      <w:bookmarkEnd w:id="714"/>
      <w:bookmarkEnd w:id="715"/>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716" w:name="_Toc167264188"/>
      <w:bookmarkStart w:id="717" w:name="_Toc167264353"/>
      <w:bookmarkStart w:id="718" w:name="_Toc183180379"/>
      <w:bookmarkStart w:id="719" w:name="_Toc183180565"/>
      <w:bookmarkStart w:id="720" w:name="_Toc190903483"/>
      <w:bookmarkStart w:id="721" w:name="_Toc204267787"/>
      <w:bookmarkStart w:id="722" w:name="_Toc204268109"/>
      <w:bookmarkStart w:id="723" w:name="_Toc214490984"/>
      <w:bookmarkStart w:id="724" w:name="_Toc221790969"/>
      <w:bookmarkStart w:id="725" w:name="_Toc221794687"/>
      <w:bookmarkStart w:id="726" w:name="_Toc221794963"/>
      <w:r>
        <w:t>A</w:t>
      </w:r>
      <w:r w:rsidR="004D5C85">
        <w:t>.3.3.2</w:t>
      </w:r>
      <w:r w:rsidR="000C2738">
        <w:tab/>
      </w:r>
      <w:r w:rsidR="004D5C85">
        <w:t>Encoder (enc.h)</w:t>
      </w:r>
      <w:bookmarkEnd w:id="716"/>
      <w:bookmarkEnd w:id="717"/>
      <w:bookmarkEnd w:id="718"/>
      <w:bookmarkEnd w:id="719"/>
      <w:bookmarkEnd w:id="720"/>
      <w:bookmarkEnd w:id="721"/>
      <w:bookmarkEnd w:id="722"/>
      <w:bookmarkEnd w:id="723"/>
      <w:bookmarkEnd w:id="724"/>
      <w:bookmarkEnd w:id="725"/>
      <w:bookmarkEnd w:id="726"/>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lastRenderedPageBreak/>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727" w:name="_Toc167264189"/>
      <w:bookmarkStart w:id="728" w:name="_Toc167264354"/>
      <w:bookmarkStart w:id="729" w:name="_Toc183180380"/>
      <w:bookmarkStart w:id="730" w:name="_Toc183180566"/>
      <w:bookmarkStart w:id="731" w:name="_Toc190903484"/>
      <w:bookmarkStart w:id="732" w:name="_Toc204267788"/>
      <w:bookmarkStart w:id="733" w:name="_Toc204268110"/>
      <w:bookmarkStart w:id="734" w:name="_Toc214490985"/>
      <w:bookmarkStart w:id="735" w:name="_Toc221790970"/>
      <w:bookmarkStart w:id="736" w:name="_Toc221794688"/>
      <w:bookmarkStart w:id="737" w:name="_Toc221794964"/>
      <w:r>
        <w:t>A</w:t>
      </w:r>
      <w:r w:rsidR="004D5C85">
        <w:t>.3.3.3</w:t>
      </w:r>
      <w:r w:rsidR="000C2738">
        <w:tab/>
      </w:r>
      <w:r w:rsidR="004D5C85">
        <w:t>Decoder (dec.h)</w:t>
      </w:r>
      <w:bookmarkEnd w:id="727"/>
      <w:bookmarkEnd w:id="728"/>
      <w:bookmarkEnd w:id="729"/>
      <w:bookmarkEnd w:id="730"/>
      <w:bookmarkEnd w:id="731"/>
      <w:bookmarkEnd w:id="732"/>
      <w:bookmarkEnd w:id="733"/>
      <w:bookmarkEnd w:id="734"/>
      <w:bookmarkEnd w:id="735"/>
      <w:bookmarkEnd w:id="736"/>
      <w:bookmarkEnd w:id="737"/>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738" w:name="_Toc167264190"/>
      <w:bookmarkStart w:id="739" w:name="_Toc167264355"/>
      <w:bookmarkStart w:id="740" w:name="_Toc183180381"/>
      <w:bookmarkStart w:id="741" w:name="_Toc183180567"/>
      <w:bookmarkStart w:id="742" w:name="_Toc190903485"/>
      <w:bookmarkStart w:id="743" w:name="_Toc204267789"/>
      <w:bookmarkStart w:id="744" w:name="_Toc204268111"/>
      <w:bookmarkStart w:id="745" w:name="_Toc214490986"/>
      <w:bookmarkStart w:id="746" w:name="_Toc221790971"/>
      <w:bookmarkStart w:id="747" w:name="_Toc221794689"/>
      <w:bookmarkStart w:id="748" w:name="_Toc221794965"/>
      <w:r>
        <w:t>A</w:t>
      </w:r>
      <w:r w:rsidR="004D5C85">
        <w:t>.4</w:t>
      </w:r>
      <w:r w:rsidR="00EF6968">
        <w:tab/>
      </w:r>
      <w:r w:rsidR="004D5C85">
        <w:t>EVS</w:t>
      </w:r>
      <w:bookmarkEnd w:id="738"/>
      <w:bookmarkEnd w:id="739"/>
      <w:bookmarkEnd w:id="740"/>
      <w:bookmarkEnd w:id="741"/>
      <w:bookmarkEnd w:id="742"/>
      <w:bookmarkEnd w:id="743"/>
      <w:bookmarkEnd w:id="744"/>
      <w:bookmarkEnd w:id="745"/>
      <w:bookmarkEnd w:id="746"/>
      <w:bookmarkEnd w:id="747"/>
      <w:bookmarkEnd w:id="748"/>
    </w:p>
    <w:p w14:paraId="3804493B" w14:textId="52844036" w:rsidR="004D5C85" w:rsidRDefault="0056325B" w:rsidP="007F79A7">
      <w:pPr>
        <w:pStyle w:val="Heading2"/>
      </w:pPr>
      <w:bookmarkStart w:id="749" w:name="_Toc167264191"/>
      <w:bookmarkStart w:id="750" w:name="_Toc167264356"/>
      <w:bookmarkStart w:id="751" w:name="_Toc183180382"/>
      <w:bookmarkStart w:id="752" w:name="_Toc183180568"/>
      <w:bookmarkStart w:id="753" w:name="_Toc190903486"/>
      <w:bookmarkStart w:id="754" w:name="_Toc204267790"/>
      <w:bookmarkStart w:id="755" w:name="_Toc204268112"/>
      <w:bookmarkStart w:id="756" w:name="_Toc214490987"/>
      <w:bookmarkStart w:id="757" w:name="_Toc221790972"/>
      <w:bookmarkStart w:id="758" w:name="_Toc221794690"/>
      <w:bookmarkStart w:id="759" w:name="_Toc221794966"/>
      <w:r>
        <w:t>A</w:t>
      </w:r>
      <w:r w:rsidR="004D5C85">
        <w:t>.4.1</w:t>
      </w:r>
      <w:r w:rsidR="00EF6968">
        <w:tab/>
      </w:r>
      <w:r w:rsidR="004D5C85">
        <w:t>General</w:t>
      </w:r>
      <w:bookmarkEnd w:id="749"/>
      <w:bookmarkEnd w:id="750"/>
      <w:bookmarkEnd w:id="751"/>
      <w:bookmarkEnd w:id="752"/>
      <w:bookmarkEnd w:id="753"/>
      <w:bookmarkEnd w:id="754"/>
      <w:bookmarkEnd w:id="755"/>
      <w:bookmarkEnd w:id="756"/>
      <w:bookmarkEnd w:id="757"/>
      <w:bookmarkEnd w:id="758"/>
      <w:bookmarkEnd w:id="759"/>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11A0E782" w:rsidR="00071C39" w:rsidRDefault="00071C39" w:rsidP="00FF29FA">
      <w:pPr>
        <w:pStyle w:val="NO"/>
      </w:pPr>
      <w:r>
        <w:t>NOTE:</w:t>
      </w:r>
      <w:r>
        <w:tab/>
        <w:t xml:space="preserve">Tdoc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760" w:name="_Toc221790973"/>
      <w:bookmarkStart w:id="761" w:name="_Toc221794691"/>
      <w:bookmarkStart w:id="762" w:name="_Toc221794967"/>
      <w:bookmarkStart w:id="763" w:name="_Toc167264192"/>
      <w:bookmarkStart w:id="764" w:name="_Toc167264357"/>
      <w:bookmarkStart w:id="765" w:name="_Toc183180383"/>
      <w:bookmarkStart w:id="766" w:name="_Toc183180569"/>
      <w:bookmarkStart w:id="767" w:name="_Toc190903487"/>
      <w:bookmarkStart w:id="768" w:name="_Toc204267791"/>
      <w:bookmarkStart w:id="769" w:name="_Toc204268113"/>
      <w:bookmarkStart w:id="770" w:name="_Toc214490988"/>
      <w:r>
        <w:t>A</w:t>
      </w:r>
      <w:r w:rsidR="004D5C85">
        <w:t>.4.2</w:t>
      </w:r>
      <w:r w:rsidR="00EF6968">
        <w:tab/>
      </w:r>
      <w:r w:rsidR="004D5C85">
        <w:t>Example API</w:t>
      </w:r>
      <w:bookmarkEnd w:id="760"/>
      <w:bookmarkEnd w:id="761"/>
      <w:bookmarkEnd w:id="762"/>
      <w:bookmarkEnd w:id="763"/>
      <w:bookmarkEnd w:id="764"/>
      <w:bookmarkEnd w:id="765"/>
      <w:bookmarkEnd w:id="766"/>
      <w:bookmarkEnd w:id="767"/>
      <w:bookmarkEnd w:id="768"/>
      <w:bookmarkEnd w:id="769"/>
      <w:bookmarkEnd w:id="770"/>
    </w:p>
    <w:p w14:paraId="46FF6769" w14:textId="21D35DE4" w:rsidR="004D5C85" w:rsidRDefault="0056325B" w:rsidP="007F79A7">
      <w:pPr>
        <w:pStyle w:val="Heading3"/>
      </w:pPr>
      <w:bookmarkStart w:id="771" w:name="_Toc167264193"/>
      <w:bookmarkStart w:id="772" w:name="_Toc167264358"/>
      <w:bookmarkStart w:id="773" w:name="_Toc183180384"/>
      <w:bookmarkStart w:id="774" w:name="_Toc183180570"/>
      <w:bookmarkStart w:id="775" w:name="_Toc190903488"/>
      <w:bookmarkStart w:id="776" w:name="_Toc204267792"/>
      <w:bookmarkStart w:id="777" w:name="_Toc204268114"/>
      <w:bookmarkStart w:id="778" w:name="_Toc214490989"/>
      <w:bookmarkStart w:id="779" w:name="_Toc221790974"/>
      <w:bookmarkStart w:id="780" w:name="_Toc221794692"/>
      <w:bookmarkStart w:id="781" w:name="_Toc221794968"/>
      <w:r>
        <w:t>A</w:t>
      </w:r>
      <w:r w:rsidR="004D5C85">
        <w:t>.4.</w:t>
      </w:r>
      <w:r w:rsidR="007F79A7">
        <w:t>2.</w:t>
      </w:r>
      <w:r w:rsidR="004D5C85">
        <w:t>1</w:t>
      </w:r>
      <w:r w:rsidR="00EF6968">
        <w:tab/>
      </w:r>
      <w:r w:rsidR="004D5C85">
        <w:t>Encoder</w:t>
      </w:r>
      <w:bookmarkEnd w:id="771"/>
      <w:bookmarkEnd w:id="772"/>
      <w:bookmarkEnd w:id="773"/>
      <w:bookmarkEnd w:id="774"/>
      <w:bookmarkEnd w:id="775"/>
      <w:bookmarkEnd w:id="776"/>
      <w:bookmarkEnd w:id="777"/>
      <w:bookmarkEnd w:id="778"/>
      <w:bookmarkEnd w:id="779"/>
      <w:bookmarkEnd w:id="780"/>
      <w:bookmarkEnd w:id="781"/>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77777777"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lastRenderedPageBreak/>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782" w:name="_Toc167264194"/>
      <w:bookmarkStart w:id="783" w:name="_Toc167264359"/>
      <w:bookmarkStart w:id="784" w:name="_Toc183180385"/>
      <w:bookmarkStart w:id="785" w:name="_Toc183180571"/>
      <w:bookmarkStart w:id="786" w:name="_Toc190903489"/>
      <w:bookmarkStart w:id="787" w:name="_Toc204267793"/>
      <w:bookmarkStart w:id="788" w:name="_Toc204268115"/>
      <w:bookmarkStart w:id="789" w:name="_Toc214490990"/>
      <w:bookmarkStart w:id="790" w:name="_Toc221790975"/>
      <w:bookmarkStart w:id="791" w:name="_Toc221794693"/>
      <w:bookmarkStart w:id="792" w:name="_Toc221794969"/>
      <w:r>
        <w:t>A</w:t>
      </w:r>
      <w:r w:rsidR="004D5C85">
        <w:t>.4.2</w:t>
      </w:r>
      <w:r w:rsidR="007F79A7">
        <w:t>.2</w:t>
      </w:r>
      <w:r w:rsidR="00EF6968">
        <w:tab/>
      </w:r>
      <w:r w:rsidR="004D5C85">
        <w:t>Decoder</w:t>
      </w:r>
      <w:bookmarkEnd w:id="782"/>
      <w:bookmarkEnd w:id="783"/>
      <w:bookmarkEnd w:id="784"/>
      <w:bookmarkEnd w:id="785"/>
      <w:bookmarkEnd w:id="786"/>
      <w:bookmarkEnd w:id="787"/>
      <w:bookmarkEnd w:id="788"/>
      <w:bookmarkEnd w:id="789"/>
      <w:bookmarkEnd w:id="790"/>
      <w:bookmarkEnd w:id="791"/>
      <w:bookmarkEnd w:id="792"/>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lastRenderedPageBreak/>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793" w:name="_Toc167264195"/>
      <w:bookmarkStart w:id="794" w:name="_Toc167264360"/>
      <w:bookmarkStart w:id="795" w:name="_Toc183180386"/>
      <w:bookmarkStart w:id="796" w:name="_Toc183180572"/>
      <w:bookmarkStart w:id="797" w:name="_Toc190903490"/>
      <w:bookmarkStart w:id="798" w:name="_Toc204267794"/>
      <w:bookmarkStart w:id="799" w:name="_Toc204268116"/>
      <w:bookmarkStart w:id="800" w:name="_Toc214490991"/>
      <w:bookmarkStart w:id="801" w:name="_Toc221790976"/>
      <w:bookmarkStart w:id="802" w:name="_Toc221794694"/>
      <w:bookmarkStart w:id="803" w:name="_Toc221794970"/>
      <w:r>
        <w:t>A</w:t>
      </w:r>
      <w:r w:rsidR="004D5C85">
        <w:t>.5</w:t>
      </w:r>
      <w:r w:rsidR="000C70EA">
        <w:tab/>
      </w:r>
      <w:r w:rsidR="004D5C85">
        <w:t>eAAC+</w:t>
      </w:r>
      <w:bookmarkEnd w:id="793"/>
      <w:bookmarkEnd w:id="794"/>
      <w:bookmarkEnd w:id="795"/>
      <w:bookmarkEnd w:id="796"/>
      <w:bookmarkEnd w:id="797"/>
      <w:bookmarkEnd w:id="798"/>
      <w:bookmarkEnd w:id="799"/>
      <w:bookmarkEnd w:id="800"/>
      <w:bookmarkEnd w:id="801"/>
      <w:bookmarkEnd w:id="802"/>
      <w:bookmarkEnd w:id="803"/>
    </w:p>
    <w:p w14:paraId="0A036F76" w14:textId="391E0206" w:rsidR="00584B01" w:rsidRDefault="00584B01" w:rsidP="00FF29FA">
      <w:pPr>
        <w:pStyle w:val="Heading2"/>
      </w:pPr>
      <w:bookmarkStart w:id="804" w:name="_Toc221790977"/>
      <w:bookmarkStart w:id="805" w:name="_Toc221794695"/>
      <w:bookmarkStart w:id="806" w:name="_Toc221794971"/>
      <w:r>
        <w:t>A.5.1</w:t>
      </w:r>
      <w:r w:rsidR="00317806">
        <w:tab/>
      </w:r>
      <w:r>
        <w:t>General</w:t>
      </w:r>
      <w:bookmarkEnd w:id="804"/>
      <w:bookmarkEnd w:id="805"/>
      <w:bookmarkEnd w:id="806"/>
    </w:p>
    <w:p w14:paraId="2E626A14" w14:textId="7594FCA8" w:rsidR="00584B01" w:rsidRPr="005D778B" w:rsidRDefault="00584B01" w:rsidP="00584B01">
      <w:r>
        <w:t xml:space="preserve">The eAAC+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807" w:name="_Toc167264196"/>
      <w:bookmarkStart w:id="808" w:name="_Toc167264361"/>
      <w:bookmarkStart w:id="809" w:name="_Toc183180387"/>
      <w:bookmarkStart w:id="810" w:name="_Toc183180573"/>
      <w:bookmarkStart w:id="811" w:name="_Toc190903491"/>
      <w:bookmarkStart w:id="812" w:name="_Toc204267795"/>
      <w:bookmarkStart w:id="813" w:name="_Toc204268117"/>
      <w:bookmarkStart w:id="814" w:name="_Toc214490992"/>
      <w:bookmarkStart w:id="815" w:name="_Toc221790978"/>
      <w:bookmarkStart w:id="816" w:name="_Toc221794696"/>
      <w:bookmarkStart w:id="817" w:name="_Toc221794972"/>
      <w:r>
        <w:t>A</w:t>
      </w:r>
      <w:r w:rsidR="004D5C85">
        <w:t>.5.</w:t>
      </w:r>
      <w:r w:rsidR="00716E19">
        <w:t>2</w:t>
      </w:r>
      <w:r w:rsidR="00716E19">
        <w:tab/>
      </w:r>
      <w:r w:rsidR="004D5C85">
        <w:t>eAAC+ Floating-Point</w:t>
      </w:r>
      <w:bookmarkEnd w:id="807"/>
      <w:bookmarkEnd w:id="808"/>
      <w:bookmarkEnd w:id="809"/>
      <w:bookmarkEnd w:id="810"/>
      <w:bookmarkEnd w:id="811"/>
      <w:bookmarkEnd w:id="812"/>
      <w:bookmarkEnd w:id="813"/>
      <w:bookmarkEnd w:id="814"/>
      <w:bookmarkEnd w:id="815"/>
      <w:bookmarkEnd w:id="816"/>
      <w:bookmarkEnd w:id="817"/>
    </w:p>
    <w:p w14:paraId="2D6177B0" w14:textId="7238FD42" w:rsidR="004D5C85" w:rsidRDefault="0056325B" w:rsidP="007F79A7">
      <w:pPr>
        <w:pStyle w:val="Heading3"/>
      </w:pPr>
      <w:bookmarkStart w:id="818" w:name="_Toc167264197"/>
      <w:bookmarkStart w:id="819" w:name="_Toc167264362"/>
      <w:bookmarkStart w:id="820" w:name="_Toc183180388"/>
      <w:bookmarkStart w:id="821" w:name="_Toc183180574"/>
      <w:bookmarkStart w:id="822" w:name="_Toc190903492"/>
      <w:bookmarkStart w:id="823" w:name="_Toc204267796"/>
      <w:bookmarkStart w:id="824" w:name="_Toc204268118"/>
      <w:bookmarkStart w:id="825" w:name="_Toc214490993"/>
      <w:bookmarkStart w:id="826" w:name="_Toc221790979"/>
      <w:bookmarkStart w:id="827" w:name="_Toc221794697"/>
      <w:bookmarkStart w:id="828" w:name="_Toc221794973"/>
      <w:r>
        <w:t>A</w:t>
      </w:r>
      <w:r w:rsidR="004D5C85">
        <w:t>.5.</w:t>
      </w:r>
      <w:r w:rsidR="00716E19">
        <w:t>2</w:t>
      </w:r>
      <w:r w:rsidR="004D5C85">
        <w:t>.1</w:t>
      </w:r>
      <w:r w:rsidR="00716E19">
        <w:tab/>
      </w:r>
      <w:r w:rsidR="004D5C85">
        <w:t>AAC Encoder (aacenc.h)</w:t>
      </w:r>
      <w:bookmarkEnd w:id="818"/>
      <w:bookmarkEnd w:id="819"/>
      <w:bookmarkEnd w:id="820"/>
      <w:bookmarkEnd w:id="821"/>
      <w:bookmarkEnd w:id="822"/>
      <w:bookmarkEnd w:id="823"/>
      <w:bookmarkEnd w:id="824"/>
      <w:bookmarkEnd w:id="825"/>
      <w:bookmarkEnd w:id="826"/>
      <w:bookmarkEnd w:id="827"/>
      <w:bookmarkEnd w:id="828"/>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lastRenderedPageBreak/>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829" w:name="_Toc167264198"/>
      <w:bookmarkStart w:id="830" w:name="_Toc167264363"/>
      <w:bookmarkStart w:id="831" w:name="_Toc183180389"/>
      <w:bookmarkStart w:id="832" w:name="_Toc183180575"/>
      <w:bookmarkStart w:id="833" w:name="_Toc190903493"/>
      <w:bookmarkStart w:id="834" w:name="_Toc204267797"/>
      <w:bookmarkStart w:id="835" w:name="_Toc204268119"/>
      <w:bookmarkStart w:id="836" w:name="_Toc214490994"/>
      <w:bookmarkStart w:id="837" w:name="_Toc221790980"/>
      <w:bookmarkStart w:id="838" w:name="_Toc221794698"/>
      <w:bookmarkStart w:id="839"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829"/>
      <w:bookmarkEnd w:id="830"/>
      <w:bookmarkEnd w:id="831"/>
      <w:bookmarkEnd w:id="832"/>
      <w:bookmarkEnd w:id="833"/>
      <w:bookmarkEnd w:id="834"/>
      <w:bookmarkEnd w:id="835"/>
      <w:bookmarkEnd w:id="836"/>
      <w:bookmarkEnd w:id="837"/>
      <w:bookmarkEnd w:id="838"/>
      <w:bookmarkEnd w:id="839"/>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lastRenderedPageBreak/>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840" w:name="_Toc167264199"/>
      <w:bookmarkStart w:id="841" w:name="_Toc167264364"/>
      <w:bookmarkStart w:id="842" w:name="_Toc183180390"/>
      <w:bookmarkStart w:id="843" w:name="_Toc183180576"/>
      <w:bookmarkStart w:id="844" w:name="_Toc190903494"/>
      <w:bookmarkStart w:id="845" w:name="_Toc204267798"/>
      <w:bookmarkStart w:id="846" w:name="_Toc204268120"/>
      <w:bookmarkStart w:id="847" w:name="_Toc214490995"/>
      <w:bookmarkStart w:id="848" w:name="_Toc221790981"/>
      <w:bookmarkStart w:id="849" w:name="_Toc221794699"/>
      <w:bookmarkStart w:id="850" w:name="_Toc221794975"/>
      <w:r>
        <w:t>A</w:t>
      </w:r>
      <w:r w:rsidR="004D5C85">
        <w:t>.5.</w:t>
      </w:r>
      <w:r w:rsidR="00716E19">
        <w:t>2</w:t>
      </w:r>
      <w:r w:rsidR="004D5C85">
        <w:t>.3</w:t>
      </w:r>
      <w:r w:rsidR="00535078">
        <w:tab/>
      </w:r>
      <w:r w:rsidR="004D5C85">
        <w:t>Resampler (iir32resample.h)</w:t>
      </w:r>
      <w:bookmarkEnd w:id="840"/>
      <w:bookmarkEnd w:id="841"/>
      <w:bookmarkEnd w:id="842"/>
      <w:bookmarkEnd w:id="843"/>
      <w:bookmarkEnd w:id="844"/>
      <w:bookmarkEnd w:id="845"/>
      <w:bookmarkEnd w:id="846"/>
      <w:bookmarkEnd w:id="847"/>
      <w:bookmarkEnd w:id="848"/>
      <w:bookmarkEnd w:id="849"/>
      <w:bookmarkEnd w:id="850"/>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lastRenderedPageBreak/>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851" w:name="_Toc167264200"/>
      <w:bookmarkStart w:id="852" w:name="_Toc167264365"/>
      <w:bookmarkStart w:id="853" w:name="_Toc183180391"/>
      <w:bookmarkStart w:id="854" w:name="_Toc183180577"/>
      <w:bookmarkStart w:id="855" w:name="_Toc190903495"/>
      <w:bookmarkStart w:id="856" w:name="_Toc204267799"/>
      <w:bookmarkStart w:id="857" w:name="_Toc204268121"/>
      <w:bookmarkStart w:id="858" w:name="_Toc214490996"/>
      <w:bookmarkStart w:id="859" w:name="_Toc221790982"/>
      <w:bookmarkStart w:id="860" w:name="_Toc221794700"/>
      <w:bookmarkStart w:id="861"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(aacdecoder.h)</w:t>
      </w:r>
      <w:bookmarkEnd w:id="851"/>
      <w:bookmarkEnd w:id="852"/>
      <w:bookmarkEnd w:id="853"/>
      <w:bookmarkEnd w:id="854"/>
      <w:bookmarkEnd w:id="855"/>
      <w:bookmarkEnd w:id="856"/>
      <w:bookmarkEnd w:id="857"/>
      <w:bookmarkEnd w:id="858"/>
      <w:bookmarkEnd w:id="859"/>
      <w:bookmarkEnd w:id="860"/>
      <w:bookmarkEnd w:id="861"/>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862" w:name="_Toc167264201"/>
      <w:bookmarkStart w:id="863" w:name="_Toc167264366"/>
      <w:bookmarkStart w:id="864" w:name="_Toc183180392"/>
      <w:bookmarkStart w:id="865" w:name="_Toc183180578"/>
      <w:bookmarkStart w:id="866" w:name="_Toc190903496"/>
      <w:bookmarkStart w:id="867" w:name="_Toc204267800"/>
      <w:bookmarkStart w:id="868" w:name="_Toc204268122"/>
      <w:bookmarkStart w:id="869" w:name="_Toc214490997"/>
      <w:bookmarkStart w:id="870" w:name="_Toc221790983"/>
      <w:bookmarkStart w:id="871" w:name="_Toc221794701"/>
      <w:bookmarkStart w:id="872" w:name="_Toc221794977"/>
      <w:r w:rsidRPr="002D29ED">
        <w:t>A</w:t>
      </w:r>
      <w:r w:rsidR="004D5C85" w:rsidRPr="002D29ED">
        <w:t>.5.</w:t>
      </w:r>
      <w:r w:rsidR="008F4BFD" w:rsidRPr="002D29ED">
        <w:t>2</w:t>
      </w:r>
      <w:r w:rsidR="004D5C85" w:rsidRPr="002D29ED">
        <w:t>.5</w:t>
      </w:r>
      <w:r w:rsidR="00145023" w:rsidRPr="002D29ED">
        <w:tab/>
      </w:r>
      <w:r w:rsidR="004D5C85" w:rsidRPr="002D29ED">
        <w:t>SBR Decoder (sbrdecoder.h)</w:t>
      </w:r>
      <w:bookmarkEnd w:id="862"/>
      <w:bookmarkEnd w:id="863"/>
      <w:bookmarkEnd w:id="864"/>
      <w:bookmarkEnd w:id="865"/>
      <w:bookmarkEnd w:id="866"/>
      <w:bookmarkEnd w:id="867"/>
      <w:bookmarkEnd w:id="868"/>
      <w:bookmarkEnd w:id="869"/>
      <w:bookmarkEnd w:id="870"/>
      <w:bookmarkEnd w:id="871"/>
      <w:bookmarkEnd w:id="872"/>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lastRenderedPageBreak/>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873" w:name="_Toc221790984"/>
      <w:bookmarkStart w:id="874" w:name="_Toc221794702"/>
      <w:bookmarkStart w:id="875" w:name="_Toc221794978"/>
      <w:bookmarkStart w:id="876" w:name="_Toc167264202"/>
      <w:bookmarkStart w:id="877" w:name="_Toc167264367"/>
      <w:bookmarkStart w:id="878" w:name="_Toc183180393"/>
      <w:bookmarkStart w:id="879" w:name="_Toc183180579"/>
      <w:bookmarkStart w:id="880" w:name="_Toc190903497"/>
      <w:bookmarkStart w:id="881" w:name="_Toc204267801"/>
      <w:bookmarkStart w:id="882" w:name="_Toc204268123"/>
      <w:bookmarkStart w:id="883"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r w:rsidR="004D5C85" w:rsidRPr="00B86B67">
        <w:rPr>
          <w:lang w:val="en-US"/>
        </w:rPr>
        <w:t>eAAC+ Fixed-Point</w:t>
      </w:r>
      <w:bookmarkEnd w:id="873"/>
      <w:bookmarkEnd w:id="874"/>
      <w:bookmarkEnd w:id="875"/>
      <w:bookmarkEnd w:id="876"/>
      <w:bookmarkEnd w:id="877"/>
      <w:bookmarkEnd w:id="878"/>
      <w:bookmarkEnd w:id="879"/>
      <w:bookmarkEnd w:id="880"/>
      <w:bookmarkEnd w:id="881"/>
      <w:bookmarkEnd w:id="882"/>
      <w:bookmarkEnd w:id="883"/>
    </w:p>
    <w:p w14:paraId="50616B58" w14:textId="19E5EEB4" w:rsidR="004D5C85" w:rsidRDefault="0056325B" w:rsidP="008F4BFD">
      <w:pPr>
        <w:pStyle w:val="Heading3"/>
      </w:pPr>
      <w:bookmarkStart w:id="884" w:name="_Toc167264203"/>
      <w:bookmarkStart w:id="885" w:name="_Toc167264368"/>
      <w:bookmarkStart w:id="886" w:name="_Toc183180394"/>
      <w:bookmarkStart w:id="887" w:name="_Toc183180580"/>
      <w:bookmarkStart w:id="888" w:name="_Toc190903498"/>
      <w:bookmarkStart w:id="889" w:name="_Toc204267802"/>
      <w:bookmarkStart w:id="890" w:name="_Toc204268124"/>
      <w:bookmarkStart w:id="891" w:name="_Toc214490999"/>
      <w:bookmarkStart w:id="892" w:name="_Toc221790985"/>
      <w:bookmarkStart w:id="893" w:name="_Toc221794703"/>
      <w:bookmarkStart w:id="894"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(aacenc.h)</w:t>
      </w:r>
      <w:bookmarkEnd w:id="884"/>
      <w:bookmarkEnd w:id="885"/>
      <w:bookmarkEnd w:id="886"/>
      <w:bookmarkEnd w:id="887"/>
      <w:bookmarkEnd w:id="888"/>
      <w:bookmarkEnd w:id="889"/>
      <w:bookmarkEnd w:id="890"/>
      <w:bookmarkEnd w:id="891"/>
      <w:bookmarkEnd w:id="892"/>
      <w:bookmarkEnd w:id="893"/>
      <w:bookmarkEnd w:id="894"/>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lastRenderedPageBreak/>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895" w:name="_Toc167264204"/>
      <w:bookmarkStart w:id="896" w:name="_Toc167264369"/>
      <w:bookmarkStart w:id="897" w:name="_Toc183180395"/>
      <w:bookmarkStart w:id="898" w:name="_Toc183180581"/>
      <w:bookmarkStart w:id="899" w:name="_Toc190903499"/>
      <w:bookmarkStart w:id="900" w:name="_Toc204267803"/>
      <w:bookmarkStart w:id="901" w:name="_Toc204268125"/>
      <w:bookmarkStart w:id="902" w:name="_Toc214491000"/>
      <w:bookmarkStart w:id="903" w:name="_Toc221790986"/>
      <w:bookmarkStart w:id="904" w:name="_Toc221794704"/>
      <w:bookmarkStart w:id="905"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895"/>
      <w:bookmarkEnd w:id="896"/>
      <w:bookmarkEnd w:id="897"/>
      <w:bookmarkEnd w:id="898"/>
      <w:bookmarkEnd w:id="899"/>
      <w:bookmarkEnd w:id="900"/>
      <w:bookmarkEnd w:id="901"/>
      <w:bookmarkEnd w:id="902"/>
      <w:bookmarkEnd w:id="903"/>
      <w:bookmarkEnd w:id="904"/>
      <w:bookmarkEnd w:id="905"/>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906" w:name="_Toc167264205"/>
      <w:bookmarkStart w:id="907" w:name="_Toc167264370"/>
      <w:bookmarkStart w:id="908" w:name="_Toc183180396"/>
      <w:bookmarkStart w:id="909" w:name="_Toc183180582"/>
      <w:bookmarkStart w:id="910" w:name="_Toc190903500"/>
      <w:bookmarkStart w:id="911" w:name="_Toc204267804"/>
      <w:bookmarkStart w:id="912" w:name="_Toc204268126"/>
      <w:bookmarkStart w:id="913" w:name="_Toc214491001"/>
      <w:bookmarkStart w:id="914" w:name="_Toc221790987"/>
      <w:bookmarkStart w:id="915" w:name="_Toc221794705"/>
      <w:bookmarkStart w:id="916" w:name="_Toc221794981"/>
      <w:r>
        <w:t>A</w:t>
      </w:r>
      <w:r w:rsidR="004D5C85">
        <w:t>.5.</w:t>
      </w:r>
      <w:r w:rsidR="009F604C">
        <w:t>3</w:t>
      </w:r>
      <w:r w:rsidR="004D5C85">
        <w:t>.3</w:t>
      </w:r>
      <w:r w:rsidR="009F604C">
        <w:tab/>
      </w:r>
      <w:r w:rsidR="004D5C85">
        <w:t>Resample (downsample_FIR.h)</w:t>
      </w:r>
      <w:bookmarkEnd w:id="906"/>
      <w:bookmarkEnd w:id="907"/>
      <w:bookmarkEnd w:id="908"/>
      <w:bookmarkEnd w:id="909"/>
      <w:bookmarkEnd w:id="910"/>
      <w:bookmarkEnd w:id="911"/>
      <w:bookmarkEnd w:id="912"/>
      <w:bookmarkEnd w:id="913"/>
      <w:bookmarkEnd w:id="914"/>
      <w:bookmarkEnd w:id="915"/>
      <w:bookmarkEnd w:id="916"/>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lastRenderedPageBreak/>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917" w:name="_Toc167264206"/>
      <w:bookmarkStart w:id="918" w:name="_Toc167264371"/>
      <w:bookmarkStart w:id="919" w:name="_Toc183180397"/>
      <w:bookmarkStart w:id="920" w:name="_Toc183180583"/>
      <w:bookmarkStart w:id="921" w:name="_Toc190903501"/>
      <w:bookmarkStart w:id="922" w:name="_Toc204267805"/>
      <w:bookmarkStart w:id="923" w:name="_Toc204268127"/>
      <w:bookmarkStart w:id="924" w:name="_Toc214491002"/>
      <w:bookmarkStart w:id="925" w:name="_Toc221790988"/>
      <w:bookmarkStart w:id="926" w:name="_Toc221794706"/>
      <w:bookmarkStart w:id="927"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917"/>
      <w:bookmarkEnd w:id="918"/>
      <w:bookmarkEnd w:id="919"/>
      <w:bookmarkEnd w:id="920"/>
      <w:bookmarkEnd w:id="921"/>
      <w:bookmarkEnd w:id="922"/>
      <w:bookmarkEnd w:id="923"/>
      <w:bookmarkEnd w:id="924"/>
      <w:bookmarkEnd w:id="925"/>
      <w:bookmarkEnd w:id="926"/>
      <w:bookmarkEnd w:id="927"/>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lastRenderedPageBreak/>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928" w:name="_Toc167264207"/>
      <w:bookmarkStart w:id="929" w:name="_Toc167264372"/>
      <w:bookmarkStart w:id="930" w:name="_Toc183180398"/>
      <w:bookmarkStart w:id="931" w:name="_Toc183180584"/>
      <w:bookmarkStart w:id="932" w:name="_Toc190903502"/>
      <w:bookmarkStart w:id="933" w:name="_Toc204267806"/>
      <w:bookmarkStart w:id="934" w:name="_Toc204268128"/>
      <w:bookmarkStart w:id="935" w:name="_Toc214491003"/>
      <w:bookmarkStart w:id="936" w:name="_Toc221790989"/>
      <w:bookmarkStart w:id="937" w:name="_Toc221794707"/>
      <w:bookmarkStart w:id="938"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(sbrdecoder.h)</w:t>
      </w:r>
      <w:bookmarkEnd w:id="928"/>
      <w:bookmarkEnd w:id="929"/>
      <w:bookmarkEnd w:id="930"/>
      <w:bookmarkEnd w:id="931"/>
      <w:bookmarkEnd w:id="932"/>
      <w:bookmarkEnd w:id="933"/>
      <w:bookmarkEnd w:id="934"/>
      <w:bookmarkEnd w:id="935"/>
      <w:bookmarkEnd w:id="936"/>
      <w:bookmarkEnd w:id="937"/>
      <w:bookmarkEnd w:id="938"/>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939" w:name="_Toc167264208"/>
      <w:bookmarkStart w:id="940" w:name="_Toc167264373"/>
      <w:bookmarkStart w:id="941" w:name="_Toc183180399"/>
      <w:bookmarkStart w:id="942" w:name="_Toc183180585"/>
      <w:bookmarkStart w:id="943" w:name="_Toc190903503"/>
      <w:bookmarkStart w:id="944" w:name="_Toc204267807"/>
      <w:bookmarkStart w:id="945" w:name="_Toc204268129"/>
      <w:bookmarkStart w:id="946" w:name="_Toc214491004"/>
      <w:bookmarkStart w:id="947" w:name="_Toc221790990"/>
      <w:bookmarkStart w:id="948" w:name="_Toc221794708"/>
      <w:bookmarkStart w:id="949" w:name="_Toc221794984"/>
      <w:r>
        <w:t>A</w:t>
      </w:r>
      <w:r w:rsidR="004D5C85">
        <w:t>.6</w:t>
      </w:r>
      <w:r w:rsidR="002615E7">
        <w:tab/>
      </w:r>
      <w:r w:rsidR="004D5C85">
        <w:t>AMR-WB+</w:t>
      </w:r>
      <w:bookmarkEnd w:id="939"/>
      <w:bookmarkEnd w:id="940"/>
      <w:bookmarkEnd w:id="941"/>
      <w:bookmarkEnd w:id="942"/>
      <w:bookmarkEnd w:id="943"/>
      <w:bookmarkEnd w:id="944"/>
      <w:bookmarkEnd w:id="945"/>
      <w:bookmarkEnd w:id="946"/>
      <w:bookmarkEnd w:id="947"/>
      <w:bookmarkEnd w:id="948"/>
      <w:bookmarkEnd w:id="949"/>
    </w:p>
    <w:p w14:paraId="12FE63E6" w14:textId="39C2715A" w:rsidR="002615E7" w:rsidRDefault="002615E7" w:rsidP="00C85FCC">
      <w:pPr>
        <w:pStyle w:val="Heading2"/>
      </w:pPr>
      <w:bookmarkStart w:id="950" w:name="_Toc221790991"/>
      <w:bookmarkStart w:id="951" w:name="_Toc221794709"/>
      <w:bookmarkStart w:id="952" w:name="_Toc221794985"/>
      <w:r>
        <w:t>A.6.1</w:t>
      </w:r>
      <w:r>
        <w:tab/>
        <w:t>General</w:t>
      </w:r>
      <w:bookmarkEnd w:id="950"/>
      <w:bookmarkEnd w:id="951"/>
      <w:bookmarkEnd w:id="952"/>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953" w:name="_Toc221790992"/>
      <w:bookmarkStart w:id="954" w:name="_Toc221794710"/>
      <w:bookmarkStart w:id="955" w:name="_Toc221794986"/>
      <w:bookmarkStart w:id="956" w:name="_Toc167264209"/>
      <w:bookmarkStart w:id="957" w:name="_Toc167264374"/>
      <w:bookmarkStart w:id="958" w:name="_Toc183180400"/>
      <w:bookmarkStart w:id="959" w:name="_Toc183180586"/>
      <w:bookmarkStart w:id="960" w:name="_Toc190903504"/>
      <w:bookmarkStart w:id="961" w:name="_Toc204267808"/>
      <w:bookmarkStart w:id="962" w:name="_Toc204268130"/>
      <w:bookmarkStart w:id="963" w:name="_Toc214491005"/>
      <w:r>
        <w:lastRenderedPageBreak/>
        <w:t>A</w:t>
      </w:r>
      <w:r w:rsidR="004D5C85">
        <w:t>.6.</w:t>
      </w:r>
      <w:r w:rsidR="00785B29">
        <w:t>2</w:t>
      </w:r>
      <w:r w:rsidR="00785B29">
        <w:tab/>
      </w:r>
      <w:r w:rsidR="004D5C85">
        <w:t>AMR-WB+ Fixed-Point</w:t>
      </w:r>
      <w:bookmarkEnd w:id="953"/>
      <w:bookmarkEnd w:id="954"/>
      <w:bookmarkEnd w:id="955"/>
      <w:bookmarkEnd w:id="956"/>
      <w:bookmarkEnd w:id="957"/>
      <w:bookmarkEnd w:id="958"/>
      <w:bookmarkEnd w:id="959"/>
      <w:bookmarkEnd w:id="960"/>
      <w:bookmarkEnd w:id="961"/>
      <w:bookmarkEnd w:id="962"/>
      <w:bookmarkEnd w:id="963"/>
    </w:p>
    <w:p w14:paraId="1814981A" w14:textId="4D4D155F" w:rsidR="004D5C85" w:rsidRDefault="0056325B" w:rsidP="00C85FCC">
      <w:pPr>
        <w:pStyle w:val="Heading3"/>
      </w:pPr>
      <w:bookmarkStart w:id="964" w:name="_Toc167264210"/>
      <w:bookmarkStart w:id="965" w:name="_Toc167264375"/>
      <w:bookmarkStart w:id="966" w:name="_Toc183180401"/>
      <w:bookmarkStart w:id="967" w:name="_Toc183180587"/>
      <w:bookmarkStart w:id="968" w:name="_Toc190903505"/>
      <w:bookmarkStart w:id="969" w:name="_Toc204267809"/>
      <w:bookmarkStart w:id="970" w:name="_Toc204268131"/>
      <w:bookmarkStart w:id="971" w:name="_Toc214491006"/>
      <w:bookmarkStart w:id="972" w:name="_Toc221790993"/>
      <w:bookmarkStart w:id="973" w:name="_Toc221794711"/>
      <w:bookmarkStart w:id="974" w:name="_Toc221794987"/>
      <w:r>
        <w:t>A</w:t>
      </w:r>
      <w:r w:rsidR="004D5C85">
        <w:t>.6.</w:t>
      </w:r>
      <w:r w:rsidR="00785B29">
        <w:t>2</w:t>
      </w:r>
      <w:r w:rsidR="004D5C85">
        <w:t>.1</w:t>
      </w:r>
      <w:r w:rsidR="00785B29">
        <w:tab/>
      </w:r>
      <w:r w:rsidR="004D5C85">
        <w:t>Encoder (enc_if_fx.h)</w:t>
      </w:r>
      <w:bookmarkEnd w:id="964"/>
      <w:bookmarkEnd w:id="965"/>
      <w:bookmarkEnd w:id="966"/>
      <w:bookmarkEnd w:id="967"/>
      <w:bookmarkEnd w:id="968"/>
      <w:bookmarkEnd w:id="969"/>
      <w:bookmarkEnd w:id="970"/>
      <w:bookmarkEnd w:id="971"/>
      <w:bookmarkEnd w:id="972"/>
      <w:bookmarkEnd w:id="973"/>
      <w:bookmarkEnd w:id="974"/>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975" w:name="_Toc167264211"/>
      <w:bookmarkStart w:id="976" w:name="_Toc167264376"/>
      <w:bookmarkStart w:id="977" w:name="_Toc183180402"/>
      <w:bookmarkStart w:id="978" w:name="_Toc183180588"/>
      <w:bookmarkStart w:id="979" w:name="_Toc190903506"/>
      <w:bookmarkStart w:id="980" w:name="_Toc204267810"/>
      <w:bookmarkStart w:id="981" w:name="_Toc204268132"/>
      <w:bookmarkStart w:id="982" w:name="_Toc214491007"/>
      <w:bookmarkStart w:id="983" w:name="_Toc221790994"/>
      <w:bookmarkStart w:id="984" w:name="_Toc221794712"/>
      <w:bookmarkStart w:id="985" w:name="_Toc221794988"/>
      <w:r>
        <w:t>A</w:t>
      </w:r>
      <w:r w:rsidR="004D5C85">
        <w:t>.6.</w:t>
      </w:r>
      <w:r w:rsidR="00785B29">
        <w:t>2</w:t>
      </w:r>
      <w:r w:rsidR="004D5C85">
        <w:t>.2</w:t>
      </w:r>
      <w:r w:rsidR="00785B29">
        <w:tab/>
      </w:r>
      <w:r w:rsidR="004D5C85">
        <w:t>Decoder (dec_if_fx.h)</w:t>
      </w:r>
      <w:bookmarkEnd w:id="975"/>
      <w:bookmarkEnd w:id="976"/>
      <w:bookmarkEnd w:id="977"/>
      <w:bookmarkEnd w:id="978"/>
      <w:bookmarkEnd w:id="979"/>
      <w:bookmarkEnd w:id="980"/>
      <w:bookmarkEnd w:id="981"/>
      <w:bookmarkEnd w:id="982"/>
      <w:bookmarkEnd w:id="983"/>
      <w:bookmarkEnd w:id="984"/>
      <w:bookmarkEnd w:id="985"/>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986" w:name="_Toc221790995"/>
      <w:bookmarkStart w:id="987" w:name="_Toc221794713"/>
      <w:bookmarkStart w:id="988" w:name="_Toc221794989"/>
      <w:bookmarkStart w:id="989" w:name="_Toc167264212"/>
      <w:bookmarkStart w:id="990" w:name="_Toc167264377"/>
      <w:bookmarkStart w:id="991" w:name="_Toc183180403"/>
      <w:bookmarkStart w:id="992" w:name="_Toc183180589"/>
      <w:bookmarkStart w:id="993" w:name="_Toc190903507"/>
      <w:bookmarkStart w:id="994" w:name="_Toc204267811"/>
      <w:bookmarkStart w:id="995" w:name="_Toc204268133"/>
      <w:bookmarkStart w:id="996" w:name="_Toc214491008"/>
      <w:r>
        <w:t>A</w:t>
      </w:r>
      <w:r w:rsidR="004D5C85">
        <w:t>.6.</w:t>
      </w:r>
      <w:r w:rsidR="00785B29">
        <w:t>3</w:t>
      </w:r>
      <w:r w:rsidR="00785B29">
        <w:tab/>
      </w:r>
      <w:r w:rsidR="004D5C85">
        <w:t>AMR-WB+ Floating-Point</w:t>
      </w:r>
      <w:bookmarkEnd w:id="986"/>
      <w:bookmarkEnd w:id="987"/>
      <w:bookmarkEnd w:id="988"/>
      <w:bookmarkEnd w:id="989"/>
      <w:bookmarkEnd w:id="990"/>
      <w:bookmarkEnd w:id="991"/>
      <w:bookmarkEnd w:id="992"/>
      <w:bookmarkEnd w:id="993"/>
      <w:bookmarkEnd w:id="994"/>
      <w:bookmarkEnd w:id="995"/>
      <w:bookmarkEnd w:id="996"/>
    </w:p>
    <w:p w14:paraId="35E6F7D7" w14:textId="2487E5DB" w:rsidR="001A5B92" w:rsidRDefault="0056325B" w:rsidP="00FF29FA">
      <w:pPr>
        <w:pStyle w:val="Heading3"/>
      </w:pPr>
      <w:bookmarkStart w:id="997" w:name="_Toc221790996"/>
      <w:bookmarkStart w:id="998" w:name="_Toc221794714"/>
      <w:bookmarkStart w:id="999" w:name="_Toc221794990"/>
      <w:bookmarkStart w:id="1000" w:name="_Toc167264213"/>
      <w:bookmarkStart w:id="1001" w:name="_Toc167264378"/>
      <w:bookmarkStart w:id="1002" w:name="_Toc183180404"/>
      <w:bookmarkStart w:id="1003" w:name="_Toc183180590"/>
      <w:bookmarkStart w:id="1004" w:name="_Toc190903508"/>
      <w:bookmarkStart w:id="1005" w:name="_Toc204267812"/>
      <w:bookmarkStart w:id="1006" w:name="_Toc204268134"/>
      <w:bookmarkStart w:id="1007" w:name="_Toc214491009"/>
      <w:r>
        <w:t>A</w:t>
      </w:r>
      <w:r w:rsidR="004D5C85">
        <w:t>.6.</w:t>
      </w:r>
      <w:r w:rsidR="001A5B92">
        <w:t>3</w:t>
      </w:r>
      <w:r w:rsidR="004D5C85">
        <w:t>.1</w:t>
      </w:r>
      <w:r w:rsidR="001A5B92">
        <w:tab/>
      </w:r>
      <w:r w:rsidR="004D5C85">
        <w:t>Encoder (proto_func.h</w:t>
      </w:r>
      <w:r w:rsidR="001A5B92">
        <w:t>)</w:t>
      </w:r>
      <w:bookmarkEnd w:id="997"/>
      <w:bookmarkEnd w:id="998"/>
      <w:bookmarkEnd w:id="999"/>
    </w:p>
    <w:bookmarkEnd w:id="1000"/>
    <w:bookmarkEnd w:id="1001"/>
    <w:bookmarkEnd w:id="1002"/>
    <w:bookmarkEnd w:id="1003"/>
    <w:bookmarkEnd w:id="1004"/>
    <w:bookmarkEnd w:id="1005"/>
    <w:bookmarkEnd w:id="1006"/>
    <w:bookmarkEnd w:id="1007"/>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1008" w:name="_Toc221790997"/>
      <w:bookmarkStart w:id="1009" w:name="_Toc221794715"/>
      <w:bookmarkStart w:id="1010" w:name="_Toc221794991"/>
      <w:bookmarkStart w:id="1011" w:name="_Toc167264214"/>
      <w:bookmarkStart w:id="1012" w:name="_Toc167264379"/>
      <w:bookmarkStart w:id="1013" w:name="_Toc183180405"/>
      <w:bookmarkStart w:id="1014" w:name="_Toc183180591"/>
      <w:bookmarkStart w:id="1015" w:name="_Toc190903509"/>
      <w:bookmarkStart w:id="1016" w:name="_Toc204267813"/>
      <w:bookmarkStart w:id="1017" w:name="_Toc204268135"/>
      <w:bookmarkStart w:id="1018" w:name="_Toc214491010"/>
      <w:r>
        <w:t>A</w:t>
      </w:r>
      <w:r w:rsidR="004D5C85">
        <w:t>.6.</w:t>
      </w:r>
      <w:r w:rsidR="001A5B92">
        <w:t>3</w:t>
      </w:r>
      <w:r w:rsidR="004D5C85">
        <w:t>.2</w:t>
      </w:r>
      <w:r w:rsidR="00785B29">
        <w:tab/>
      </w:r>
      <w:r w:rsidR="004D5C85">
        <w:t>Decoder (proto_func.h</w:t>
      </w:r>
      <w:r w:rsidR="00785B29">
        <w:t>)</w:t>
      </w:r>
      <w:bookmarkEnd w:id="1008"/>
      <w:bookmarkEnd w:id="1009"/>
      <w:bookmarkEnd w:id="1010"/>
    </w:p>
    <w:bookmarkEnd w:id="1011"/>
    <w:bookmarkEnd w:id="1012"/>
    <w:bookmarkEnd w:id="1013"/>
    <w:bookmarkEnd w:id="1014"/>
    <w:bookmarkEnd w:id="1015"/>
    <w:bookmarkEnd w:id="1016"/>
    <w:bookmarkEnd w:id="1017"/>
    <w:bookmarkEnd w:id="1018"/>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1019" w:name="_Toc167264216"/>
      <w:bookmarkStart w:id="1020" w:name="_Toc167264380"/>
      <w:bookmarkStart w:id="1021" w:name="_Toc183180406"/>
      <w:bookmarkStart w:id="1022" w:name="_Toc183180592"/>
      <w:bookmarkStart w:id="1023" w:name="_Toc190903510"/>
      <w:bookmarkStart w:id="1024" w:name="_Toc204267814"/>
      <w:bookmarkStart w:id="1025" w:name="_Toc204268136"/>
      <w:bookmarkStart w:id="1026" w:name="_Toc214491011"/>
      <w:bookmarkStart w:id="1027" w:name="_Toc221790998"/>
      <w:bookmarkStart w:id="1028" w:name="_Toc221794716"/>
      <w:bookmarkStart w:id="1029" w:name="_Toc221794992"/>
      <w:r>
        <w:t>A</w:t>
      </w:r>
      <w:r w:rsidR="004D5C85">
        <w:t>.7</w:t>
      </w:r>
      <w:r w:rsidR="00434C6A">
        <w:tab/>
      </w:r>
      <w:r w:rsidR="004D5C85">
        <w:t>IVAS</w:t>
      </w:r>
      <w:bookmarkEnd w:id="1019"/>
      <w:bookmarkEnd w:id="1020"/>
      <w:bookmarkEnd w:id="1021"/>
      <w:bookmarkEnd w:id="1022"/>
      <w:bookmarkEnd w:id="1023"/>
      <w:bookmarkEnd w:id="1024"/>
      <w:bookmarkEnd w:id="1025"/>
      <w:bookmarkEnd w:id="1026"/>
      <w:bookmarkEnd w:id="1027"/>
      <w:bookmarkEnd w:id="1028"/>
      <w:bookmarkEnd w:id="1029"/>
    </w:p>
    <w:p w14:paraId="230769DB" w14:textId="0332DD1B" w:rsidR="004D5C85" w:rsidRPr="00BB3206" w:rsidRDefault="00897594" w:rsidP="00FF29FA">
      <w:pPr>
        <w:pStyle w:val="Heading3"/>
      </w:pPr>
      <w:bookmarkStart w:id="1030" w:name="_Toc221790999"/>
      <w:bookmarkStart w:id="1031" w:name="_Toc221794717"/>
      <w:bookmarkStart w:id="1032" w:name="_Toc221794993"/>
      <w:r w:rsidRPr="00FF29FA">
        <w:t>A.7.1</w:t>
      </w:r>
      <w:r w:rsidRPr="00FF29FA">
        <w:tab/>
        <w:t>General</w:t>
      </w:r>
      <w:bookmarkEnd w:id="1030"/>
      <w:bookmarkEnd w:id="1031"/>
      <w:bookmarkEnd w:id="1032"/>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6F48A27A" w:rsidR="00EA6106" w:rsidRDefault="006970DD" w:rsidP="006970DD">
      <w:pPr>
        <w:pStyle w:val="EditorsNote"/>
      </w:pPr>
      <w:r>
        <w:t>Editor's Note:</w:t>
      </w:r>
      <w:r>
        <w:tab/>
      </w:r>
      <w:r w:rsidR="00EA6106">
        <w:t>Verification of the IVAS API is ongoing and this clause will be updated once this is completed.</w:t>
      </w:r>
    </w:p>
    <w:p w14:paraId="42F641F6" w14:textId="5F5D8D2B" w:rsidR="003A7A24" w:rsidRDefault="003A7A24" w:rsidP="00FE274C">
      <w:pPr>
        <w:pStyle w:val="Heading9"/>
      </w:pPr>
      <w:r>
        <w:br w:type="page"/>
      </w:r>
      <w:bookmarkStart w:id="1033" w:name="_Toc4764785"/>
      <w:bookmarkStart w:id="1034" w:name="_Toc20215498"/>
      <w:bookmarkStart w:id="1035" w:name="_Toc193004510"/>
      <w:bookmarkStart w:id="1036" w:name="_Toc221794718"/>
      <w:bookmarkStart w:id="1037" w:name="_Toc221794994"/>
      <w:r>
        <w:lastRenderedPageBreak/>
        <w:t xml:space="preserve">Annex </w:t>
      </w:r>
      <w:bookmarkEnd w:id="1033"/>
      <w:bookmarkEnd w:id="1034"/>
      <w:bookmarkEnd w:id="1035"/>
      <w:r w:rsidR="00FE274C">
        <w:t>B</w:t>
      </w:r>
      <w:r w:rsidR="00FE274C" w:rsidRPr="00610DE9">
        <w:t>:</w:t>
      </w:r>
      <w:r w:rsidR="00FE274C">
        <w:br/>
        <w:t xml:space="preserve">Potential </w:t>
      </w:r>
      <w:r w:rsidR="00FE274C" w:rsidRPr="00610DE9">
        <w:t>3GPP Communication Codecs WebCodecs Registration</w:t>
      </w:r>
      <w:bookmarkEnd w:id="1036"/>
      <w:bookmarkEnd w:id="1037"/>
    </w:p>
    <w:p w14:paraId="2B61CAE6" w14:textId="1606BA87" w:rsidR="00660749" w:rsidRPr="00610DE9" w:rsidRDefault="00E73AE6" w:rsidP="00FF29FA">
      <w:pPr>
        <w:pStyle w:val="Heading1"/>
      </w:pPr>
      <w:bookmarkStart w:id="1038" w:name="_Toc221791000"/>
      <w:bookmarkStart w:id="1039" w:name="_Toc221794719"/>
      <w:bookmarkStart w:id="1040" w:name="_Toc221794995"/>
      <w:r>
        <w:t>B.</w:t>
      </w:r>
      <w:r w:rsidR="00660749" w:rsidRPr="00610DE9">
        <w:t>1</w:t>
      </w:r>
      <w:r w:rsidR="00660749" w:rsidRPr="00610DE9">
        <w:tab/>
        <w:t>Introduction</w:t>
      </w:r>
      <w:bookmarkEnd w:id="1038"/>
      <w:bookmarkEnd w:id="1039"/>
      <w:bookmarkEnd w:id="1040"/>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4D333A9B" w:rsidR="00660749" w:rsidRPr="00610DE9" w:rsidRDefault="00E73AE6" w:rsidP="00FF29FA">
      <w:pPr>
        <w:pStyle w:val="Heading1"/>
      </w:pPr>
      <w:bookmarkStart w:id="1041" w:name="_Toc221794720"/>
      <w:bookmarkStart w:id="1042" w:name="_Toc221794996"/>
      <w:r>
        <w:t>B.</w:t>
      </w:r>
      <w:r w:rsidR="00660749" w:rsidRPr="00610DE9">
        <w:t>2</w:t>
      </w:r>
      <w:r w:rsidR="00660749" w:rsidRPr="00610DE9">
        <w:tab/>
        <w:t>AMR</w:t>
      </w:r>
      <w:bookmarkEnd w:id="1041"/>
      <w:bookmarkEnd w:id="1042"/>
    </w:p>
    <w:p w14:paraId="77FCF141" w14:textId="37A17A9E" w:rsidR="00660749" w:rsidRPr="00610DE9" w:rsidRDefault="00E73AE6" w:rsidP="00FF29FA">
      <w:pPr>
        <w:pStyle w:val="Heading2"/>
      </w:pPr>
      <w:bookmarkStart w:id="1043" w:name="_Toc221794721"/>
      <w:bookmarkStart w:id="1044" w:name="_Toc221794997"/>
      <w:r>
        <w:t>B.</w:t>
      </w:r>
      <w:r w:rsidR="00660749" w:rsidRPr="00610DE9">
        <w:t>2.1</w:t>
      </w:r>
      <w:r w:rsidR="00660749" w:rsidRPr="00610DE9">
        <w:tab/>
        <w:t>Fully qualified codec strings</w:t>
      </w:r>
      <w:bookmarkEnd w:id="1043"/>
      <w:bookmarkEnd w:id="1044"/>
    </w:p>
    <w:p w14:paraId="3DC04EB6" w14:textId="77777777" w:rsidR="00660749" w:rsidRPr="00610DE9" w:rsidRDefault="00660749" w:rsidP="00D50A9E">
      <w:r w:rsidRPr="00610DE9">
        <w:t>The codec string is "3gpp.amr" or “samr”.</w:t>
      </w:r>
    </w:p>
    <w:p w14:paraId="15987EF3" w14:textId="0BA94D0F" w:rsidR="00660749" w:rsidRPr="00610DE9" w:rsidRDefault="00E73AE6" w:rsidP="00FF29FA">
      <w:pPr>
        <w:pStyle w:val="Heading2"/>
      </w:pPr>
      <w:bookmarkStart w:id="1045" w:name="_Toc221794722"/>
      <w:bookmarkStart w:id="1046" w:name="_Toc221794998"/>
      <w:r>
        <w:t>B.</w:t>
      </w:r>
      <w:r w:rsidR="00660749" w:rsidRPr="00610DE9">
        <w:t>2.2</w:t>
      </w:r>
      <w:r w:rsidR="00660749" w:rsidRPr="00610DE9">
        <w:tab/>
        <w:t>EncodedAudioChunk data</w:t>
      </w:r>
      <w:bookmarkEnd w:id="1045"/>
      <w:bookmarkEnd w:id="1046"/>
    </w:p>
    <w:p w14:paraId="164AFA29" w14:textId="77777777" w:rsidR="00660749" w:rsidRPr="00610DE9" w:rsidRDefault="00660749" w:rsidP="00D50A9E">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1047" w:name="_Toc221794723"/>
      <w:bookmarkStart w:id="1048" w:name="_Toc221794999"/>
      <w:r>
        <w:t>B.</w:t>
      </w:r>
      <w:r w:rsidR="00660749" w:rsidRPr="00610DE9">
        <w:t>2.3</w:t>
      </w:r>
      <w:r w:rsidR="00660749" w:rsidRPr="00610DE9">
        <w:tab/>
        <w:t>AudioDecoderConfig.description</w:t>
      </w:r>
      <w:bookmarkEnd w:id="1047"/>
      <w:bookmarkEnd w:id="1048"/>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1049" w:name="_Toc221794724"/>
      <w:bookmarkStart w:id="1050" w:name="_Toc221795000"/>
      <w:r>
        <w:t>B.</w:t>
      </w:r>
      <w:r w:rsidR="00660749" w:rsidRPr="00610DE9">
        <w:t>2.4</w:t>
      </w:r>
      <w:r w:rsidR="00660749" w:rsidRPr="00610DE9">
        <w:tab/>
        <w:t>EncodedAudioChunk type</w:t>
      </w:r>
      <w:bookmarkEnd w:id="1049"/>
      <w:bookmarkEnd w:id="1050"/>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1051" w:name="_Toc221794725"/>
      <w:bookmarkStart w:id="1052" w:name="_Toc221795001"/>
      <w:r>
        <w:t>B.</w:t>
      </w:r>
      <w:r w:rsidR="00660749" w:rsidRPr="00610DE9">
        <w:t>2.5</w:t>
      </w:r>
      <w:r w:rsidR="00660749" w:rsidRPr="00610DE9">
        <w:tab/>
        <w:t>AudioEncoderConfig extensions</w:t>
      </w:r>
      <w:bookmarkEnd w:id="1051"/>
      <w:bookmarkEnd w:id="1052"/>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lastRenderedPageBreak/>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1053" w:name="_Toc221794726"/>
      <w:bookmarkStart w:id="1054" w:name="_Toc221795002"/>
      <w:r>
        <w:t>B.</w:t>
      </w:r>
      <w:r w:rsidR="00660749" w:rsidRPr="00610DE9">
        <w:t>2.6</w:t>
      </w:r>
      <w:r w:rsidR="00660749" w:rsidRPr="00610DE9">
        <w:tab/>
        <w:t>Privacy considerations</w:t>
      </w:r>
      <w:bookmarkEnd w:id="1053"/>
      <w:bookmarkEnd w:id="1054"/>
    </w:p>
    <w:p w14:paraId="02849221" w14:textId="77777777" w:rsidR="00660749" w:rsidRPr="00610DE9" w:rsidRDefault="00660749" w:rsidP="00D50A9E">
      <w:r w:rsidRPr="00610DE9">
        <w:t>Apply the generic considerations from WebCodecs; no additional considerations are introduced by these registrations.</w:t>
      </w:r>
    </w:p>
    <w:p w14:paraId="32E6A580" w14:textId="344137DC" w:rsidR="00660749" w:rsidRPr="00610DE9" w:rsidRDefault="00E73AE6" w:rsidP="00FF29FA">
      <w:pPr>
        <w:pStyle w:val="Heading2"/>
      </w:pPr>
      <w:bookmarkStart w:id="1055" w:name="_Toc221794727"/>
      <w:bookmarkStart w:id="1056" w:name="_Toc221795003"/>
      <w:r>
        <w:t>B.</w:t>
      </w:r>
      <w:r w:rsidR="00660749" w:rsidRPr="00610DE9">
        <w:t>2.7</w:t>
      </w:r>
      <w:r w:rsidR="00660749" w:rsidRPr="00610DE9">
        <w:tab/>
        <w:t>Security considerations</w:t>
      </w:r>
      <w:bookmarkEnd w:id="1055"/>
      <w:bookmarkEnd w:id="1056"/>
    </w:p>
    <w:p w14:paraId="5567EB1B" w14:textId="77777777" w:rsidR="00660749" w:rsidRPr="00610DE9" w:rsidRDefault="00660749" w:rsidP="00D50A9E">
      <w:r w:rsidRPr="00610DE9">
        <w:t>Apply the generic considerations from WebCodecs; no additional considerations are introduced by these registrations.</w:t>
      </w:r>
    </w:p>
    <w:p w14:paraId="0EB33FDB" w14:textId="201B0B69" w:rsidR="00660749" w:rsidRPr="00610DE9" w:rsidRDefault="00E73AE6" w:rsidP="007C6D96">
      <w:pPr>
        <w:pStyle w:val="Heading1"/>
      </w:pPr>
      <w:bookmarkStart w:id="1057" w:name="_Toc221794728"/>
      <w:bookmarkStart w:id="1058" w:name="_Toc221795004"/>
      <w:r>
        <w:t>B.</w:t>
      </w:r>
      <w:r w:rsidR="00660749" w:rsidRPr="00610DE9">
        <w:t>3</w:t>
      </w:r>
      <w:r w:rsidR="00660749" w:rsidRPr="00610DE9">
        <w:tab/>
        <w:t>AMR-WB</w:t>
      </w:r>
      <w:bookmarkEnd w:id="1057"/>
      <w:bookmarkEnd w:id="1058"/>
    </w:p>
    <w:p w14:paraId="0DA56E42" w14:textId="7D03FA8D" w:rsidR="00660749" w:rsidRPr="00610DE9" w:rsidRDefault="00E73AE6" w:rsidP="007C6D96">
      <w:pPr>
        <w:pStyle w:val="Heading2"/>
      </w:pPr>
      <w:bookmarkStart w:id="1059" w:name="_Toc221794729"/>
      <w:bookmarkStart w:id="1060" w:name="_Toc221795005"/>
      <w:r>
        <w:t>B.</w:t>
      </w:r>
      <w:r w:rsidR="00660749" w:rsidRPr="00610DE9">
        <w:t>3.1</w:t>
      </w:r>
      <w:r w:rsidR="00DD64C1">
        <w:tab/>
      </w:r>
      <w:r w:rsidR="00660749" w:rsidRPr="00610DE9">
        <w:t>Fully qualified codec strings</w:t>
      </w:r>
      <w:bookmarkEnd w:id="1059"/>
      <w:bookmarkEnd w:id="1060"/>
    </w:p>
    <w:p w14:paraId="1E838836" w14:textId="77777777" w:rsidR="00660749" w:rsidRPr="00610DE9" w:rsidRDefault="00660749" w:rsidP="00660749">
      <w:r w:rsidRPr="00610DE9">
        <w:t>The codec string is "3gpp.amr-wb" or “sawb”.</w:t>
      </w:r>
    </w:p>
    <w:p w14:paraId="370D35DE" w14:textId="67B68BCB" w:rsidR="00660749" w:rsidRPr="00610DE9" w:rsidRDefault="00E73AE6" w:rsidP="007C6D96">
      <w:pPr>
        <w:pStyle w:val="Heading2"/>
      </w:pPr>
      <w:bookmarkStart w:id="1061" w:name="_Toc221794730"/>
      <w:bookmarkStart w:id="1062" w:name="_Toc221795006"/>
      <w:r>
        <w:t>B.</w:t>
      </w:r>
      <w:r w:rsidR="00660749" w:rsidRPr="00610DE9">
        <w:t>3.2</w:t>
      </w:r>
      <w:r w:rsidR="00DD64C1">
        <w:tab/>
      </w:r>
      <w:r w:rsidR="00660749" w:rsidRPr="00610DE9">
        <w:t>EncodedAudioChunk data</w:t>
      </w:r>
      <w:bookmarkEnd w:id="1061"/>
      <w:bookmarkEnd w:id="1062"/>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1063" w:name="_Toc221794731"/>
      <w:bookmarkStart w:id="1064" w:name="_Toc221795007"/>
      <w:r>
        <w:t>B.</w:t>
      </w:r>
      <w:r w:rsidR="00660749" w:rsidRPr="00610DE9">
        <w:t>3.3</w:t>
      </w:r>
      <w:r w:rsidR="00DD64C1">
        <w:tab/>
      </w:r>
      <w:r w:rsidR="00660749" w:rsidRPr="00610DE9">
        <w:t>AudioDecoderConfig.description</w:t>
      </w:r>
      <w:bookmarkEnd w:id="1063"/>
      <w:bookmarkEnd w:id="1064"/>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1065" w:name="_Toc221794732"/>
      <w:bookmarkStart w:id="1066" w:name="_Toc221795008"/>
      <w:r>
        <w:t>B.</w:t>
      </w:r>
      <w:r w:rsidR="00660749" w:rsidRPr="00610DE9">
        <w:t>3.4</w:t>
      </w:r>
      <w:r w:rsidR="00DD64C1">
        <w:tab/>
      </w:r>
      <w:r w:rsidR="00660749" w:rsidRPr="00610DE9">
        <w:t>EncodedAudioChunk type</w:t>
      </w:r>
      <w:bookmarkEnd w:id="1065"/>
      <w:bookmarkEnd w:id="1066"/>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1067" w:name="_Toc221794733"/>
      <w:bookmarkStart w:id="1068" w:name="_Toc221795009"/>
      <w:r>
        <w:t>B.</w:t>
      </w:r>
      <w:r w:rsidR="00660749" w:rsidRPr="00610DE9">
        <w:t>3.5</w:t>
      </w:r>
      <w:r w:rsidR="00DD64C1">
        <w:tab/>
      </w:r>
      <w:r w:rsidR="00660749" w:rsidRPr="00610DE9">
        <w:t>AudioEncoderConfig extensions</w:t>
      </w:r>
      <w:bookmarkEnd w:id="1067"/>
      <w:bookmarkEnd w:id="1068"/>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lastRenderedPageBreak/>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7FB111B1" w:rsidR="00660749" w:rsidRPr="00610DE9" w:rsidRDefault="00E73AE6" w:rsidP="003D5BE8">
      <w:pPr>
        <w:pStyle w:val="Heading2"/>
      </w:pPr>
      <w:bookmarkStart w:id="1069" w:name="_Toc221794734"/>
      <w:bookmarkStart w:id="1070" w:name="_Toc221795010"/>
      <w:r>
        <w:t>B.</w:t>
      </w:r>
      <w:r w:rsidR="00660749" w:rsidRPr="00610DE9">
        <w:t>3.7</w:t>
      </w:r>
      <w:r w:rsidR="00660749" w:rsidRPr="00610DE9">
        <w:tab/>
        <w:t>Security considerations</w:t>
      </w:r>
      <w:bookmarkEnd w:id="1069"/>
      <w:bookmarkEnd w:id="1070"/>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36D687CB" w:rsidR="00660749" w:rsidRPr="00610DE9" w:rsidRDefault="00E73AE6" w:rsidP="003D5BE8">
      <w:pPr>
        <w:pStyle w:val="Heading1"/>
      </w:pPr>
      <w:bookmarkStart w:id="1071" w:name="_Toc221794735"/>
      <w:bookmarkStart w:id="1072" w:name="_Toc221795011"/>
      <w:r>
        <w:t>B.</w:t>
      </w:r>
      <w:r w:rsidR="00660749" w:rsidRPr="00610DE9">
        <w:t>4</w:t>
      </w:r>
      <w:r w:rsidR="00660749" w:rsidRPr="00610DE9">
        <w:tab/>
        <w:t>EVS</w:t>
      </w:r>
      <w:bookmarkEnd w:id="1071"/>
      <w:bookmarkEnd w:id="1072"/>
    </w:p>
    <w:p w14:paraId="10BBA614" w14:textId="22AF274C" w:rsidR="00660749" w:rsidRPr="00610DE9" w:rsidRDefault="00E73AE6" w:rsidP="003D5BE8">
      <w:pPr>
        <w:pStyle w:val="Heading2"/>
      </w:pPr>
      <w:bookmarkStart w:id="1073" w:name="_Toc221794736"/>
      <w:bookmarkStart w:id="1074" w:name="_Toc221795012"/>
      <w:r>
        <w:t>B.</w:t>
      </w:r>
      <w:r w:rsidR="00660749" w:rsidRPr="00610DE9">
        <w:t>4.1</w:t>
      </w:r>
      <w:r w:rsidR="00660749" w:rsidRPr="00610DE9">
        <w:tab/>
        <w:t>Fully qualified codec strings</w:t>
      </w:r>
      <w:bookmarkEnd w:id="1073"/>
      <w:bookmarkEnd w:id="1074"/>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12A6627B" w:rsidR="00660749" w:rsidRPr="00610DE9" w:rsidRDefault="00E73AE6" w:rsidP="003D5BE8">
      <w:pPr>
        <w:pStyle w:val="Heading2"/>
      </w:pPr>
      <w:bookmarkStart w:id="1075" w:name="_Toc221794737"/>
      <w:bookmarkStart w:id="1076" w:name="_Toc221795013"/>
      <w:r>
        <w:t>B.</w:t>
      </w:r>
      <w:r w:rsidR="00660749" w:rsidRPr="00610DE9">
        <w:t>4.2</w:t>
      </w:r>
      <w:r w:rsidR="00660749" w:rsidRPr="00610DE9">
        <w:tab/>
        <w:t>EncodedAudioChunk data</w:t>
      </w:r>
      <w:bookmarkEnd w:id="1075"/>
      <w:bookmarkEnd w:id="1076"/>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1077" w:name="_Toc221794738"/>
      <w:bookmarkStart w:id="1078" w:name="_Toc221795014"/>
      <w:r>
        <w:t>B.</w:t>
      </w:r>
      <w:r w:rsidR="00660749" w:rsidRPr="00610DE9">
        <w:t>4.3</w:t>
      </w:r>
      <w:r w:rsidR="00660749" w:rsidRPr="00610DE9">
        <w:tab/>
        <w:t>AudioDecoderConfig.description</w:t>
      </w:r>
      <w:bookmarkEnd w:id="1077"/>
      <w:bookmarkEnd w:id="1078"/>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1079" w:name="_Toc221794739"/>
      <w:bookmarkStart w:id="1080" w:name="_Toc221795015"/>
      <w:r>
        <w:t>B.</w:t>
      </w:r>
      <w:r w:rsidR="00660749" w:rsidRPr="00610DE9">
        <w:t>4.4</w:t>
      </w:r>
      <w:r w:rsidR="00660749" w:rsidRPr="00610DE9">
        <w:tab/>
        <w:t>EncodedAudioChunk type</w:t>
      </w:r>
      <w:bookmarkEnd w:id="1079"/>
      <w:bookmarkEnd w:id="1080"/>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1081" w:name="_Toc221794740"/>
      <w:bookmarkStart w:id="1082" w:name="_Toc221795016"/>
      <w:r>
        <w:lastRenderedPageBreak/>
        <w:t>B.</w:t>
      </w:r>
      <w:r w:rsidR="00660749" w:rsidRPr="00610DE9">
        <w:t>4.5</w:t>
      </w:r>
      <w:r w:rsidR="00660749" w:rsidRPr="00610DE9">
        <w:tab/>
        <w:t>AudioEncoderConfig extensions</w:t>
      </w:r>
      <w:bookmarkEnd w:id="1081"/>
      <w:bookmarkEnd w:id="1082"/>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6ACF322D" w:rsidR="00660749" w:rsidRPr="00610DE9" w:rsidRDefault="00E73AE6" w:rsidP="003D5BE8">
      <w:pPr>
        <w:pStyle w:val="Heading2"/>
      </w:pPr>
      <w:bookmarkStart w:id="1083" w:name="_Toc221794741"/>
      <w:bookmarkStart w:id="1084" w:name="_Toc221795017"/>
      <w:r>
        <w:t>B.</w:t>
      </w:r>
      <w:r w:rsidR="00660749" w:rsidRPr="00610DE9">
        <w:t>4.7</w:t>
      </w:r>
      <w:r w:rsidR="00660749" w:rsidRPr="00610DE9">
        <w:tab/>
        <w:t>Privacy &amp; Security considerations</w:t>
      </w:r>
      <w:bookmarkEnd w:id="1083"/>
      <w:bookmarkEnd w:id="1084"/>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176218F0" w:rsidR="00660749" w:rsidRPr="00610DE9" w:rsidRDefault="00E73AE6" w:rsidP="003D5BE8">
      <w:pPr>
        <w:pStyle w:val="Heading1"/>
      </w:pPr>
      <w:bookmarkStart w:id="1085" w:name="_Toc221794742"/>
      <w:bookmarkStart w:id="1086" w:name="_Toc221795018"/>
      <w:r>
        <w:t>B.</w:t>
      </w:r>
      <w:r w:rsidR="00660749" w:rsidRPr="00610DE9">
        <w:t>5</w:t>
      </w:r>
      <w:r w:rsidR="00660749" w:rsidRPr="00610DE9">
        <w:tab/>
        <w:t>IVAS</w:t>
      </w:r>
      <w:bookmarkEnd w:id="1085"/>
      <w:bookmarkEnd w:id="1086"/>
    </w:p>
    <w:p w14:paraId="14545E1D" w14:textId="7DE2EF51" w:rsidR="00660749" w:rsidRPr="00610DE9" w:rsidRDefault="00E73AE6" w:rsidP="003D5BE8">
      <w:pPr>
        <w:pStyle w:val="Heading2"/>
      </w:pPr>
      <w:bookmarkStart w:id="1087" w:name="_Toc221794743"/>
      <w:bookmarkStart w:id="1088" w:name="_Toc221795019"/>
      <w:r>
        <w:t>B.</w:t>
      </w:r>
      <w:r w:rsidR="00660749" w:rsidRPr="00610DE9">
        <w:t>5.1</w:t>
      </w:r>
      <w:r w:rsidR="00660749" w:rsidRPr="00610DE9">
        <w:tab/>
        <w:t>Fully qualified codec strings</w:t>
      </w:r>
      <w:bookmarkEnd w:id="1087"/>
      <w:bookmarkEnd w:id="1088"/>
    </w:p>
    <w:p w14:paraId="03AB3B62" w14:textId="77777777" w:rsidR="00660749" w:rsidRPr="00610DE9" w:rsidRDefault="00660749" w:rsidP="00660749">
      <w:r w:rsidRPr="00610DE9">
        <w:t>The codec string is "3gpp.ivas" or “sivs”.</w:t>
      </w:r>
    </w:p>
    <w:p w14:paraId="5B11BE98" w14:textId="1CBBF417" w:rsidR="00660749" w:rsidRPr="00610DE9" w:rsidRDefault="00E73AE6" w:rsidP="003D5BE8">
      <w:pPr>
        <w:pStyle w:val="Heading2"/>
      </w:pPr>
      <w:bookmarkStart w:id="1089" w:name="_Toc221794744"/>
      <w:bookmarkStart w:id="1090" w:name="_Toc221795020"/>
      <w:r>
        <w:t>B.</w:t>
      </w:r>
      <w:r w:rsidR="00660749" w:rsidRPr="00610DE9">
        <w:t>5.2</w:t>
      </w:r>
      <w:r w:rsidR="00660749" w:rsidRPr="00610DE9">
        <w:tab/>
        <w:t>EncodedAudioChunk data</w:t>
      </w:r>
      <w:bookmarkEnd w:id="1089"/>
      <w:bookmarkEnd w:id="1090"/>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5312F5D1" w:rsidR="00660749" w:rsidRPr="00610DE9" w:rsidRDefault="00E73AE6" w:rsidP="003D5BE8">
      <w:pPr>
        <w:pStyle w:val="Heading2"/>
      </w:pPr>
      <w:bookmarkStart w:id="1091" w:name="_Toc221794745"/>
      <w:bookmarkStart w:id="1092" w:name="_Toc221795021"/>
      <w:r>
        <w:t>B.</w:t>
      </w:r>
      <w:r w:rsidR="00660749" w:rsidRPr="00610DE9">
        <w:t>5.3</w:t>
      </w:r>
      <w:r w:rsidR="00660749" w:rsidRPr="00610DE9">
        <w:tab/>
        <w:t>AudioDecoderConfig.description</w:t>
      </w:r>
      <w:bookmarkEnd w:id="1091"/>
      <w:bookmarkEnd w:id="1092"/>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168C2117" w14:textId="77777777" w:rsidR="00660749" w:rsidRPr="00610DE9" w:rsidRDefault="00660749" w:rsidP="00660749">
      <w:pPr>
        <w:pStyle w:val="EditorsNote"/>
      </w:pPr>
      <w:r>
        <w:t>Editor’s Note:</w:t>
      </w:r>
      <w:r>
        <w:tab/>
        <w:t>Depending on feedback from W3C this description is FFS.</w:t>
      </w:r>
    </w:p>
    <w:p w14:paraId="18DE2DD9" w14:textId="6B9F516C" w:rsidR="00660749" w:rsidRPr="00610DE9" w:rsidRDefault="00E73AE6" w:rsidP="003D5BE8">
      <w:pPr>
        <w:pStyle w:val="Heading2"/>
      </w:pPr>
      <w:bookmarkStart w:id="1093" w:name="_Toc221794746"/>
      <w:bookmarkStart w:id="1094" w:name="_Toc221795022"/>
      <w:r>
        <w:t>B.</w:t>
      </w:r>
      <w:r w:rsidR="00660749" w:rsidRPr="00610DE9">
        <w:t>5.4</w:t>
      </w:r>
      <w:r w:rsidR="00660749" w:rsidRPr="00610DE9">
        <w:tab/>
        <w:t>EncodedAudioChunk type</w:t>
      </w:r>
      <w:bookmarkEnd w:id="1093"/>
      <w:bookmarkEnd w:id="1094"/>
    </w:p>
    <w:p w14:paraId="1E91A40B" w14:textId="77777777" w:rsidR="00660749" w:rsidRPr="00610DE9" w:rsidRDefault="00660749" w:rsidP="00660749">
      <w:r w:rsidRPr="00610DE9">
        <w:t>The [[type]] for audio chunks is always "key".</w:t>
      </w:r>
    </w:p>
    <w:p w14:paraId="544EF50A" w14:textId="7356FCCB" w:rsidR="00660749" w:rsidRPr="00610DE9" w:rsidRDefault="00E73AE6" w:rsidP="003D5BE8">
      <w:pPr>
        <w:pStyle w:val="Heading2"/>
      </w:pPr>
      <w:bookmarkStart w:id="1095" w:name="_Toc221794747"/>
      <w:bookmarkStart w:id="1096" w:name="_Toc221795023"/>
      <w:r>
        <w:lastRenderedPageBreak/>
        <w:t>B.</w:t>
      </w:r>
      <w:r w:rsidR="00660749" w:rsidRPr="00610DE9">
        <w:t>5.5</w:t>
      </w:r>
      <w:r w:rsidR="00660749" w:rsidRPr="00610DE9">
        <w:tab/>
        <w:t>AudioEncoderConfig extensions</w:t>
      </w:r>
      <w:bookmarkEnd w:id="1095"/>
      <w:bookmarkEnd w:id="1096"/>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330FE017"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44E85B86" w14:textId="77777777" w:rsidR="00BE454A" w:rsidRDefault="00BE454A" w:rsidP="00BE454A">
            <w:pPr>
              <w:pStyle w:val="PL"/>
            </w:pPr>
          </w:p>
          <w:p w14:paraId="3E57A348" w14:textId="77777777" w:rsidR="00660749" w:rsidRDefault="00660749" w:rsidP="00BE454A">
            <w:pPr>
              <w:pStyle w:val="PL"/>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t xml:space="preserve">  ArrayBuffer? ismMetadata;                        // optional ISM metadata</w:t>
            </w:r>
            <w:r w:rsidRPr="00BE454A">
              <w:br/>
              <w:t xml:space="preserve">  ArrayBuffer? masaMetadata;                       // optional MASA metadata</w:t>
            </w:r>
            <w:r w:rsidRPr="00BE454A">
              <w:br/>
              <w:t>};</w:t>
            </w:r>
            <w:r w:rsidRPr="00BE454A">
              <w:br/>
            </w: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3AE50136" w14:textId="77777777" w:rsidR="00A7654B" w:rsidRDefault="00A7654B" w:rsidP="003D5BE8"/>
    <w:p w14:paraId="638758A9" w14:textId="0314A6F4" w:rsidR="00660749" w:rsidRPr="00610DE9" w:rsidRDefault="00E73AE6" w:rsidP="003D5BE8">
      <w:pPr>
        <w:pStyle w:val="Heading2"/>
      </w:pPr>
      <w:bookmarkStart w:id="1097" w:name="_Toc221794748"/>
      <w:bookmarkStart w:id="1098" w:name="_Toc221795024"/>
      <w:r>
        <w:t>B.</w:t>
      </w:r>
      <w:r w:rsidR="00660749" w:rsidRPr="00610DE9">
        <w:t>5.6</w:t>
      </w:r>
      <w:r w:rsidR="00660749" w:rsidRPr="00610DE9">
        <w:tab/>
        <w:t>Privacy considerations</w:t>
      </w:r>
      <w:bookmarkEnd w:id="1097"/>
      <w:bookmarkEnd w:id="1098"/>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3FE1E319" w:rsidR="00660749" w:rsidRPr="00610DE9" w:rsidRDefault="00E73AE6" w:rsidP="003D5BE8">
      <w:pPr>
        <w:pStyle w:val="Heading2"/>
      </w:pPr>
      <w:bookmarkStart w:id="1099" w:name="_Toc221794749"/>
      <w:bookmarkStart w:id="1100" w:name="_Toc221795025"/>
      <w:r>
        <w:t>B.</w:t>
      </w:r>
      <w:r w:rsidR="00660749" w:rsidRPr="00610DE9">
        <w:t>5.7</w:t>
      </w:r>
      <w:r w:rsidR="00660749" w:rsidRPr="00610DE9">
        <w:tab/>
        <w:t>Security considerations</w:t>
      </w:r>
      <w:bookmarkEnd w:id="1099"/>
      <w:bookmarkEnd w:id="1100"/>
    </w:p>
    <w:p w14:paraId="1B52CCC7" w14:textId="77777777" w:rsidR="00660749" w:rsidRPr="00610DE9" w:rsidRDefault="00660749" w:rsidP="00660749">
      <w:r w:rsidRPr="00610DE9">
        <w:t>Apply the generic considerations from WebCodecs; no additional considerations are introduced by these registrations.</w:t>
      </w:r>
    </w:p>
    <w:p w14:paraId="56C97786" w14:textId="0A5FA591" w:rsidR="0034383A" w:rsidRDefault="0034383A" w:rsidP="00FF29FA">
      <w:pPr>
        <w:pStyle w:val="Heading9"/>
      </w:pPr>
      <w:r>
        <w:br w:type="page"/>
      </w:r>
      <w:bookmarkStart w:id="1101" w:name="_Toc4764796"/>
      <w:bookmarkStart w:id="1102" w:name="_Toc20215509"/>
      <w:bookmarkStart w:id="1103" w:name="_Toc193004522"/>
      <w:bookmarkStart w:id="1104" w:name="_Toc221795026"/>
      <w:r>
        <w:lastRenderedPageBreak/>
        <w:t xml:space="preserve">Annex </w:t>
      </w:r>
      <w:r w:rsidR="007E0239">
        <w:t>C</w:t>
      </w:r>
      <w:r>
        <w:t>:</w:t>
      </w:r>
      <w:r>
        <w:br/>
        <w:t>Change history</w:t>
      </w:r>
      <w:bookmarkEnd w:id="1101"/>
      <w:bookmarkEnd w:id="1102"/>
      <w:bookmarkEnd w:id="1103"/>
      <w:bookmarkEnd w:id="1104"/>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r w:rsidRPr="00235394">
              <w:rPr>
                <w:b/>
                <w:sz w:val="16"/>
              </w:rPr>
              <w:t>TDoc</w:t>
            </w:r>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Addition of WebCodec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bl>
    <w:p w14:paraId="535722D8" w14:textId="77777777" w:rsidR="00660749" w:rsidRDefault="00660749" w:rsidP="00540142"/>
    <w:sectPr w:rsidR="0066074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BFF4A" w14:textId="77777777" w:rsidR="008832DB" w:rsidRDefault="008832DB">
      <w:r>
        <w:separator/>
      </w:r>
    </w:p>
  </w:endnote>
  <w:endnote w:type="continuationSeparator" w:id="0">
    <w:p w14:paraId="72EB916E" w14:textId="77777777" w:rsidR="008832DB" w:rsidRDefault="0088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2496" w14:textId="77777777" w:rsidR="008832DB" w:rsidRDefault="008832DB">
      <w:r>
        <w:separator/>
      </w:r>
    </w:p>
  </w:footnote>
  <w:footnote w:type="continuationSeparator" w:id="0">
    <w:p w14:paraId="53569DFF" w14:textId="77777777" w:rsidR="008832DB" w:rsidRDefault="0088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B579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E9F">
      <w:rPr>
        <w:rFonts w:ascii="Arial" w:hAnsi="Arial" w:cs="Arial"/>
        <w:b/>
        <w:noProof/>
        <w:sz w:val="18"/>
        <w:szCs w:val="18"/>
      </w:rPr>
      <w:t>3GPP TR 26.858 V0.9.2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A002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E9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787"/>
    <w:rsid w:val="00213DA3"/>
    <w:rsid w:val="002157F5"/>
    <w:rsid w:val="002347A2"/>
    <w:rsid w:val="00234FE1"/>
    <w:rsid w:val="0023560C"/>
    <w:rsid w:val="00237BFD"/>
    <w:rsid w:val="00240218"/>
    <w:rsid w:val="00242A56"/>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293D"/>
    <w:rsid w:val="002A1166"/>
    <w:rsid w:val="002A315E"/>
    <w:rsid w:val="002A3503"/>
    <w:rsid w:val="002A7F4C"/>
    <w:rsid w:val="002B2E2A"/>
    <w:rsid w:val="002B6339"/>
    <w:rsid w:val="002C0192"/>
    <w:rsid w:val="002D29ED"/>
    <w:rsid w:val="002D47BF"/>
    <w:rsid w:val="002E00EE"/>
    <w:rsid w:val="002E195A"/>
    <w:rsid w:val="002E3640"/>
    <w:rsid w:val="002E5C5E"/>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5CA5"/>
    <w:rsid w:val="00337170"/>
    <w:rsid w:val="003407C2"/>
    <w:rsid w:val="0034383A"/>
    <w:rsid w:val="00344318"/>
    <w:rsid w:val="00351F78"/>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144E"/>
    <w:rsid w:val="00423334"/>
    <w:rsid w:val="004251E8"/>
    <w:rsid w:val="004332F8"/>
    <w:rsid w:val="004345EC"/>
    <w:rsid w:val="00434C6A"/>
    <w:rsid w:val="00435E38"/>
    <w:rsid w:val="00437EEB"/>
    <w:rsid w:val="00440562"/>
    <w:rsid w:val="004432FD"/>
    <w:rsid w:val="00443A25"/>
    <w:rsid w:val="00443BB1"/>
    <w:rsid w:val="00447707"/>
    <w:rsid w:val="00451D6A"/>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3270F"/>
    <w:rsid w:val="00633FD3"/>
    <w:rsid w:val="0063407E"/>
    <w:rsid w:val="00635400"/>
    <w:rsid w:val="0063543D"/>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74F9"/>
    <w:rsid w:val="006C147C"/>
    <w:rsid w:val="006C3D95"/>
    <w:rsid w:val="006C3EC9"/>
    <w:rsid w:val="006C750B"/>
    <w:rsid w:val="006D0535"/>
    <w:rsid w:val="006D13DA"/>
    <w:rsid w:val="006D20FB"/>
    <w:rsid w:val="006D36F2"/>
    <w:rsid w:val="006D6F06"/>
    <w:rsid w:val="006E5C86"/>
    <w:rsid w:val="006E5FB2"/>
    <w:rsid w:val="006E6B5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5B29"/>
    <w:rsid w:val="00787E50"/>
    <w:rsid w:val="007A330B"/>
    <w:rsid w:val="007A7820"/>
    <w:rsid w:val="007B187A"/>
    <w:rsid w:val="007B2E8F"/>
    <w:rsid w:val="007B5580"/>
    <w:rsid w:val="007B600E"/>
    <w:rsid w:val="007C4609"/>
    <w:rsid w:val="007C4766"/>
    <w:rsid w:val="007C660F"/>
    <w:rsid w:val="007C6D96"/>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61DAA"/>
    <w:rsid w:val="0086345C"/>
    <w:rsid w:val="00863F12"/>
    <w:rsid w:val="00874575"/>
    <w:rsid w:val="0087550C"/>
    <w:rsid w:val="008768CA"/>
    <w:rsid w:val="00877487"/>
    <w:rsid w:val="0087760E"/>
    <w:rsid w:val="00877C59"/>
    <w:rsid w:val="008832DB"/>
    <w:rsid w:val="00890179"/>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900CCC"/>
    <w:rsid w:val="00900CD9"/>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7821"/>
    <w:rsid w:val="00957EF6"/>
    <w:rsid w:val="00966515"/>
    <w:rsid w:val="00966AF7"/>
    <w:rsid w:val="00971855"/>
    <w:rsid w:val="009728AF"/>
    <w:rsid w:val="009730A1"/>
    <w:rsid w:val="009731AB"/>
    <w:rsid w:val="00977F0D"/>
    <w:rsid w:val="00983408"/>
    <w:rsid w:val="00984629"/>
    <w:rsid w:val="00990E7E"/>
    <w:rsid w:val="00996F7E"/>
    <w:rsid w:val="00997242"/>
    <w:rsid w:val="009A537E"/>
    <w:rsid w:val="009A53B6"/>
    <w:rsid w:val="009B017F"/>
    <w:rsid w:val="009B2A8A"/>
    <w:rsid w:val="009B304A"/>
    <w:rsid w:val="009B61AF"/>
    <w:rsid w:val="009C569E"/>
    <w:rsid w:val="009C5A6F"/>
    <w:rsid w:val="009D4518"/>
    <w:rsid w:val="009E04DB"/>
    <w:rsid w:val="009E2860"/>
    <w:rsid w:val="009E370E"/>
    <w:rsid w:val="009E4CCC"/>
    <w:rsid w:val="009E59ED"/>
    <w:rsid w:val="009F0079"/>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50566"/>
    <w:rsid w:val="00A53724"/>
    <w:rsid w:val="00A55863"/>
    <w:rsid w:val="00A55E2C"/>
    <w:rsid w:val="00A56066"/>
    <w:rsid w:val="00A609F3"/>
    <w:rsid w:val="00A60F83"/>
    <w:rsid w:val="00A6115C"/>
    <w:rsid w:val="00A61E6A"/>
    <w:rsid w:val="00A65F97"/>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3E5A"/>
    <w:rsid w:val="00AD57E0"/>
    <w:rsid w:val="00AE2846"/>
    <w:rsid w:val="00AE659B"/>
    <w:rsid w:val="00AE65E2"/>
    <w:rsid w:val="00AF1460"/>
    <w:rsid w:val="00AF37D8"/>
    <w:rsid w:val="00AF746C"/>
    <w:rsid w:val="00AF7A57"/>
    <w:rsid w:val="00B0485C"/>
    <w:rsid w:val="00B048C0"/>
    <w:rsid w:val="00B04E70"/>
    <w:rsid w:val="00B0763B"/>
    <w:rsid w:val="00B11DB0"/>
    <w:rsid w:val="00B11F5A"/>
    <w:rsid w:val="00B15449"/>
    <w:rsid w:val="00B20418"/>
    <w:rsid w:val="00B3017C"/>
    <w:rsid w:val="00B362B5"/>
    <w:rsid w:val="00B401AD"/>
    <w:rsid w:val="00B41DB0"/>
    <w:rsid w:val="00B5411B"/>
    <w:rsid w:val="00B601D9"/>
    <w:rsid w:val="00B74912"/>
    <w:rsid w:val="00B762A1"/>
    <w:rsid w:val="00B80CBB"/>
    <w:rsid w:val="00B82EB8"/>
    <w:rsid w:val="00B84A37"/>
    <w:rsid w:val="00B86B67"/>
    <w:rsid w:val="00B91191"/>
    <w:rsid w:val="00B93086"/>
    <w:rsid w:val="00B94758"/>
    <w:rsid w:val="00BA0186"/>
    <w:rsid w:val="00BA1538"/>
    <w:rsid w:val="00BA19ED"/>
    <w:rsid w:val="00BA1A8A"/>
    <w:rsid w:val="00BA4A6E"/>
    <w:rsid w:val="00BA4B8D"/>
    <w:rsid w:val="00BA613C"/>
    <w:rsid w:val="00BB3206"/>
    <w:rsid w:val="00BB413C"/>
    <w:rsid w:val="00BB468C"/>
    <w:rsid w:val="00BB5257"/>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4058B"/>
    <w:rsid w:val="00C45231"/>
    <w:rsid w:val="00C551FF"/>
    <w:rsid w:val="00C61CE8"/>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2C4"/>
    <w:rsid w:val="00DD4C17"/>
    <w:rsid w:val="00DD5AFC"/>
    <w:rsid w:val="00DD64C1"/>
    <w:rsid w:val="00DD74A5"/>
    <w:rsid w:val="00DE3841"/>
    <w:rsid w:val="00DE4582"/>
    <w:rsid w:val="00DF2B1F"/>
    <w:rsid w:val="00DF4455"/>
    <w:rsid w:val="00DF5863"/>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4A25"/>
    <w:rsid w:val="00ED199D"/>
    <w:rsid w:val="00ED44F0"/>
    <w:rsid w:val="00EE4225"/>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54392"/>
    <w:rsid w:val="00F545F0"/>
    <w:rsid w:val="00F5670C"/>
    <w:rsid w:val="00F57B9A"/>
    <w:rsid w:val="00F60B9C"/>
    <w:rsid w:val="00F626E5"/>
    <w:rsid w:val="00F653B8"/>
    <w:rsid w:val="00F74AF2"/>
    <w:rsid w:val="00F75B0A"/>
    <w:rsid w:val="00F82A49"/>
    <w:rsid w:val="00F8346E"/>
    <w:rsid w:val="00F84ED2"/>
    <w:rsid w:val="00F875A2"/>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val="en-DE"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DE"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val="en-DE"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C02862-26D5-4228-918A-345784006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23</TotalTime>
  <Pages>57</Pages>
  <Words>20481</Words>
  <Characters>107529</Characters>
  <Application>Microsoft Office Word</Application>
  <DocSecurity>0</DocSecurity>
  <Lines>3258</Lines>
  <Paragraphs>1910</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126100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10</cp:revision>
  <cp:lastPrinted>2026-02-10T17:45:00Z</cp:lastPrinted>
  <dcterms:created xsi:type="dcterms:W3CDTF">2026-02-13T03:10:00Z</dcterms:created>
  <dcterms:modified xsi:type="dcterms:W3CDTF">2026-02-13T03:53:00Z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