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147DF" w14:textId="0C77E0D3" w:rsidR="00896F70" w:rsidRDefault="00896F70" w:rsidP="00896F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S4-26</w:t>
      </w:r>
      <w:r w:rsidR="004E1A80">
        <w:rPr>
          <w:b/>
          <w:noProof/>
          <w:sz w:val="24"/>
        </w:rPr>
        <w:t>0463</w:t>
      </w:r>
    </w:p>
    <w:p w14:paraId="7E1F2367" w14:textId="77777777" w:rsidR="00896F70" w:rsidRDefault="00896F70" w:rsidP="00896F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 2026, Goa, India</w:t>
      </w:r>
    </w:p>
    <w:p w14:paraId="6F676FD0" w14:textId="77777777" w:rsidR="004E1A80" w:rsidRDefault="004E1A80" w:rsidP="004E1A80">
      <w:pPr>
        <w:pStyle w:val="Header"/>
        <w:tabs>
          <w:tab w:val="right" w:pos="9498"/>
        </w:tabs>
        <w:rPr>
          <w:sz w:val="24"/>
        </w:rPr>
      </w:pPr>
    </w:p>
    <w:p w14:paraId="6E395FD1" w14:textId="77777777" w:rsidR="004E1A80" w:rsidRDefault="004E1A80" w:rsidP="004E1A80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</w:p>
    <w:p w14:paraId="1AFEFE9F" w14:textId="199D6C26" w:rsidR="000F7ECB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3D6392">
        <w:rPr>
          <w:rFonts w:cs="Arial"/>
          <w:bCs/>
          <w:color w:val="2F5496"/>
          <w:sz w:val="22"/>
        </w:rPr>
        <w:t>SA</w:t>
      </w:r>
      <w:r w:rsidRPr="00222D66">
        <w:rPr>
          <w:rFonts w:cs="Arial"/>
          <w:bCs/>
          <w:sz w:val="22"/>
        </w:rPr>
        <w:t xml:space="preserve"> Meeting </w:t>
      </w:r>
      <w:r w:rsidRPr="00CC358C">
        <w:rPr>
          <w:rFonts w:cs="Arial"/>
          <w:bCs/>
          <w:color w:val="2F5496"/>
          <w:sz w:val="22"/>
        </w:rPr>
        <w:t>#</w:t>
      </w:r>
      <w:r w:rsidR="003D6392">
        <w:rPr>
          <w:rFonts w:cs="Arial"/>
          <w:bCs/>
          <w:color w:val="2F5496"/>
          <w:sz w:val="22"/>
        </w:rPr>
        <w:t>111</w:t>
      </w:r>
      <w:r w:rsidRPr="00222D66">
        <w:rPr>
          <w:rFonts w:cs="Arial"/>
          <w:bCs/>
          <w:sz w:val="22"/>
        </w:rPr>
        <w:tab/>
        <w:t xml:space="preserve">Tdoc </w:t>
      </w:r>
      <w:r w:rsidRPr="00CC358C">
        <w:rPr>
          <w:rFonts w:cs="Arial"/>
          <w:bCs/>
          <w:color w:val="2F5496"/>
          <w:sz w:val="22"/>
        </w:rPr>
        <w:t>&lt;DocNumber&gt;</w:t>
      </w:r>
    </w:p>
    <w:p w14:paraId="437AE657" w14:textId="36D61BCD" w:rsidR="000F7ECB" w:rsidRPr="00DC278D" w:rsidRDefault="003D6392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Fukuoka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Japan</w:t>
      </w:r>
      <w:r w:rsidR="000F7ECB" w:rsidRPr="00222D66">
        <w:rPr>
          <w:rFonts w:cs="Arial"/>
          <w:bCs/>
          <w:sz w:val="22"/>
        </w:rPr>
        <w:t xml:space="preserve">, </w:t>
      </w:r>
      <w:r>
        <w:rPr>
          <w:rFonts w:cs="Arial"/>
          <w:bCs/>
          <w:color w:val="2F5496"/>
          <w:sz w:val="22"/>
        </w:rPr>
        <w:t>10-13 March 2026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0CEE4FE6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575039">
        <w:rPr>
          <w:rFonts w:ascii="Arial" w:hAnsi="Arial" w:cs="Arial"/>
          <w:b/>
          <w:color w:val="0000FF"/>
        </w:rPr>
        <w:t>TR 26.858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575039">
        <w:rPr>
          <w:rFonts w:ascii="Arial" w:hAnsi="Arial" w:cs="Arial"/>
          <w:b/>
          <w:color w:val="0000FF"/>
        </w:rPr>
        <w:t>1.0.0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21A6177F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3GPP TSG SA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A5EE282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4F5115" w:rsidRPr="00CC358C">
        <w:rPr>
          <w:rFonts w:ascii="Arial" w:hAnsi="Arial" w:cs="Arial"/>
          <w:b/>
          <w:color w:val="2F5496"/>
        </w:rPr>
        <w:t>&lt;</w:t>
      </w:r>
      <w:r w:rsidR="00E24E87">
        <w:rPr>
          <w:rFonts w:ascii="Arial" w:hAnsi="Arial" w:cs="Arial"/>
          <w:b/>
          <w:color w:val="2F5496"/>
        </w:rPr>
        <w:t>agenda item</w:t>
      </w:r>
      <w:r w:rsidR="004F5115" w:rsidRPr="00CC358C">
        <w:rPr>
          <w:rFonts w:ascii="Arial" w:hAnsi="Arial" w:cs="Arial"/>
          <w:b/>
          <w:color w:val="2F5496"/>
        </w:rPr>
        <w:t>&gt;</w:t>
      </w:r>
    </w:p>
    <w:p w14:paraId="506A59EF" w14:textId="7B05A6C7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20</w:t>
      </w:r>
    </w:p>
    <w:p w14:paraId="42E612B3" w14:textId="6CEFD141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575039">
        <w:rPr>
          <w:rFonts w:ascii="Arial" w:hAnsi="Arial" w:cs="Arial"/>
          <w:b/>
          <w:color w:val="2F5496"/>
        </w:rPr>
        <w:t>FS_ACAPI</w:t>
      </w:r>
    </w:p>
    <w:p w14:paraId="0F6824F6" w14:textId="63583473" w:rsidR="004F5115" w:rsidRPr="006C678C" w:rsidRDefault="007E2108" w:rsidP="004F5115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6C678C">
        <w:rPr>
          <w:rFonts w:ascii="Arial" w:hAnsi="Arial" w:cs="Arial"/>
          <w:b/>
          <w:lang w:val="en-US"/>
        </w:rPr>
        <w:t>Rapporteur</w:t>
      </w:r>
      <w:r w:rsidR="004F5115" w:rsidRPr="006C678C">
        <w:rPr>
          <w:rFonts w:ascii="Arial" w:hAnsi="Arial" w:cs="Arial"/>
          <w:b/>
          <w:lang w:val="en-US"/>
        </w:rPr>
        <w:t>:</w:t>
      </w:r>
      <w:r w:rsidR="004F5115" w:rsidRPr="006C678C">
        <w:rPr>
          <w:rFonts w:ascii="Arial" w:hAnsi="Arial" w:cs="Arial"/>
          <w:b/>
          <w:lang w:val="en-US"/>
        </w:rPr>
        <w:tab/>
      </w:r>
      <w:r w:rsidR="00575039" w:rsidRPr="006C678C">
        <w:rPr>
          <w:rFonts w:ascii="Arial" w:hAnsi="Arial" w:cs="Arial"/>
          <w:b/>
          <w:color w:val="2F5496"/>
          <w:lang w:val="en-US"/>
        </w:rPr>
        <w:t>Stefan Döhla, Fraunhofer IIS</w:t>
      </w:r>
    </w:p>
    <w:p w14:paraId="310EAB50" w14:textId="77777777" w:rsidR="004F5115" w:rsidRPr="006C678C" w:rsidRDefault="004F5115" w:rsidP="000F7EC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E0ED9B7" w14:textId="5BBA3BAF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Abstract of document:</w:t>
      </w:r>
    </w:p>
    <w:p w14:paraId="45F484FD" w14:textId="77777777" w:rsidR="00575039" w:rsidRPr="003D6392" w:rsidRDefault="00575039" w:rsidP="00575039">
      <w:pPr>
        <w:rPr>
          <w:sz w:val="24"/>
          <w:szCs w:val="24"/>
        </w:rPr>
      </w:pPr>
      <w:r w:rsidRPr="003D6392">
        <w:rPr>
          <w:sz w:val="24"/>
          <w:szCs w:val="24"/>
        </w:rPr>
        <w:t xml:space="preserve">The present document </w:t>
      </w:r>
      <w:r w:rsidRPr="003D6392">
        <w:rPr>
          <w:sz w:val="24"/>
          <w:szCs w:val="24"/>
          <w:lang w:eastAsia="ja-JP"/>
        </w:rPr>
        <w:t>studies APIs to provide support for 3GPP's speech and audio codecs in TS 26.114 and TS 26.117</w:t>
      </w:r>
      <w:r w:rsidRPr="003D6392">
        <w:rPr>
          <w:sz w:val="24"/>
          <w:szCs w:val="24"/>
        </w:rPr>
        <w:t xml:space="preserve"> for enhanced Web-based applications over 3GPP networks.</w:t>
      </w:r>
    </w:p>
    <w:p w14:paraId="509EB833" w14:textId="77777777" w:rsidR="00575039" w:rsidRPr="003D6392" w:rsidRDefault="00575039" w:rsidP="00575039">
      <w:pPr>
        <w:rPr>
          <w:sz w:val="24"/>
          <w:szCs w:val="24"/>
          <w:lang w:eastAsia="ja-JP"/>
        </w:rPr>
      </w:pPr>
      <w:r w:rsidRPr="003D6392">
        <w:rPr>
          <w:sz w:val="24"/>
          <w:szCs w:val="24"/>
        </w:rPr>
        <w:t>It describes the mapping of codec APIs to web technologies, outlines the requirements for integration, and it summarizes the the current state of support for audio formats and their associated metadata.</w:t>
      </w:r>
    </w:p>
    <w:p w14:paraId="20CFA678" w14:textId="26A7629C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Changes since last presentation to</w:t>
      </w:r>
      <w:r w:rsidR="00E65E0F" w:rsidRPr="003D6392">
        <w:rPr>
          <w:b/>
          <w:sz w:val="24"/>
        </w:rPr>
        <w:t xml:space="preserve"> SA</w:t>
      </w:r>
      <w:r w:rsidRPr="003D6392">
        <w:rPr>
          <w:b/>
          <w:sz w:val="24"/>
        </w:rPr>
        <w:t xml:space="preserve"> Meeting:</w:t>
      </w:r>
    </w:p>
    <w:p w14:paraId="59320576" w14:textId="057B3E88" w:rsidR="0045428D" w:rsidRPr="003D6392" w:rsidRDefault="006C678C">
      <w:pPr>
        <w:tabs>
          <w:tab w:val="left" w:pos="3119"/>
        </w:tabs>
        <w:rPr>
          <w:sz w:val="24"/>
        </w:rPr>
      </w:pPr>
      <w:r w:rsidRPr="006C678C">
        <w:rPr>
          <w:sz w:val="24"/>
        </w:rPr>
        <w:t>First presentation to TSG SA.</w:t>
      </w:r>
    </w:p>
    <w:p w14:paraId="6F085EB9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Outstanding Issues:</w:t>
      </w:r>
    </w:p>
    <w:p w14:paraId="7A15B05B" w14:textId="2763C187" w:rsidR="00B55224" w:rsidRDefault="00B55224" w:rsidP="003D6392">
      <w:pPr>
        <w:tabs>
          <w:tab w:val="left" w:pos="3119"/>
        </w:tabs>
        <w:rPr>
          <w:sz w:val="24"/>
        </w:rPr>
      </w:pPr>
      <w:r>
        <w:rPr>
          <w:sz w:val="24"/>
        </w:rPr>
        <w:t>Complete identification of relevant interfaces on hardware/firmware platforms to the relevant codecs defined in TS 26.114 and TS 26.117 and other common pre- and postprocessing blocks.</w:t>
      </w:r>
    </w:p>
    <w:p w14:paraId="3CF0FEFA" w14:textId="5BEBA494" w:rsidR="003D6392" w:rsidRPr="003D6392" w:rsidRDefault="003D6392" w:rsidP="003D6392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Complete recommendations for interfaces and adapters to WebRTC and WebCodec.</w:t>
      </w:r>
    </w:p>
    <w:p w14:paraId="1A564AEF" w14:textId="3DEDC731" w:rsidR="003D6392" w:rsidRPr="003D6392" w:rsidRDefault="003D6392" w:rsidP="003D6392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Complete recommendations for potential normative work in 3GPP and/or other organizations, for example W3C and IETF.</w:t>
      </w:r>
    </w:p>
    <w:p w14:paraId="011653BE" w14:textId="77777777" w:rsidR="0045428D" w:rsidRPr="003D6392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3D6392">
        <w:rPr>
          <w:b/>
          <w:sz w:val="24"/>
        </w:rPr>
        <w:t>Contentious Issues:</w:t>
      </w:r>
    </w:p>
    <w:p w14:paraId="50974197" w14:textId="22324E7B" w:rsidR="0045428D" w:rsidRPr="003D6392" w:rsidRDefault="00E65E0F">
      <w:pPr>
        <w:tabs>
          <w:tab w:val="left" w:pos="3119"/>
        </w:tabs>
        <w:rPr>
          <w:sz w:val="24"/>
        </w:rPr>
      </w:pPr>
      <w:r w:rsidRPr="003D6392">
        <w:rPr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50ED7" w14:textId="77777777" w:rsidR="00E26F00" w:rsidRDefault="00E26F00" w:rsidP="00C75908">
      <w:pPr>
        <w:spacing w:after="0"/>
      </w:pPr>
      <w:r>
        <w:separator/>
      </w:r>
    </w:p>
  </w:endnote>
  <w:endnote w:type="continuationSeparator" w:id="0">
    <w:p w14:paraId="6F300CAF" w14:textId="77777777" w:rsidR="00E26F00" w:rsidRDefault="00E26F00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F0745" w14:textId="77777777" w:rsidR="00E26F00" w:rsidRDefault="00E26F00" w:rsidP="00C75908">
      <w:pPr>
        <w:spacing w:after="0"/>
      </w:pPr>
      <w:r>
        <w:separator/>
      </w:r>
    </w:p>
  </w:footnote>
  <w:footnote w:type="continuationSeparator" w:id="0">
    <w:p w14:paraId="75F468E7" w14:textId="77777777" w:rsidR="00E26F00" w:rsidRDefault="00E26F00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C1325"/>
    <w:rsid w:val="000F7ECB"/>
    <w:rsid w:val="00201520"/>
    <w:rsid w:val="00222D66"/>
    <w:rsid w:val="002A56FF"/>
    <w:rsid w:val="002B09A1"/>
    <w:rsid w:val="002F2A6E"/>
    <w:rsid w:val="003D6392"/>
    <w:rsid w:val="0045428D"/>
    <w:rsid w:val="004B159E"/>
    <w:rsid w:val="004E1A80"/>
    <w:rsid w:val="004F5115"/>
    <w:rsid w:val="00575039"/>
    <w:rsid w:val="006C678C"/>
    <w:rsid w:val="00702FB2"/>
    <w:rsid w:val="007E2108"/>
    <w:rsid w:val="00812091"/>
    <w:rsid w:val="00823475"/>
    <w:rsid w:val="00896F70"/>
    <w:rsid w:val="00B55224"/>
    <w:rsid w:val="00C75908"/>
    <w:rsid w:val="00CC2053"/>
    <w:rsid w:val="00CC358C"/>
    <w:rsid w:val="00DC278D"/>
    <w:rsid w:val="00E24E87"/>
    <w:rsid w:val="00E26F00"/>
    <w:rsid w:val="00E62388"/>
    <w:rsid w:val="00E65E0F"/>
    <w:rsid w:val="00F97CB9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896F70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17</TotalTime>
  <Pages>1</Pages>
  <Words>231</Words>
  <Characters>1356</Characters>
  <Application>Microsoft Office Word</Application>
  <DocSecurity>0</DocSecurity>
  <Lines>42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Stefan Döhla</cp:lastModifiedBy>
  <cp:revision>7</cp:revision>
  <dcterms:created xsi:type="dcterms:W3CDTF">2026-02-13T03:00:00Z</dcterms:created>
  <dcterms:modified xsi:type="dcterms:W3CDTF">2026-02-13T03:55:00Z</dcterms:modified>
</cp:coreProperties>
</file>